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E36DC" w14:textId="15223F6D" w:rsidR="00F95C19" w:rsidRDefault="00F95C19" w:rsidP="00550E90">
      <w:pPr>
        <w:tabs>
          <w:tab w:val="left" w:pos="5265"/>
        </w:tabs>
        <w:spacing w:before="240" w:after="2640"/>
      </w:pPr>
      <w:bookmarkStart w:id="0" w:name="_GoBack"/>
      <w:bookmarkEnd w:id="0"/>
      <w:r>
        <w:rPr>
          <w:noProof/>
          <w:lang w:eastAsia="en-AU"/>
        </w:rPr>
        <w:drawing>
          <wp:inline distT="0" distB="0" distL="0" distR="0" wp14:anchorId="51003A33" wp14:editId="10C584E8">
            <wp:extent cx="2291715" cy="555625"/>
            <wp:effectExtent l="0" t="0" r="0" b="0"/>
            <wp:docPr id="5" name="Picture 5" descr="Australian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Work in Progress\_Education\ED16-0251 VET Student Loan Material\ED16-0251_Report Template\links\ED16-0251 VET Student Loan Material_Report Template_Crest_0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91715" cy="555625"/>
                    </a:xfrm>
                    <a:prstGeom prst="rect">
                      <a:avLst/>
                    </a:prstGeom>
                    <a:noFill/>
                    <a:ln>
                      <a:noFill/>
                    </a:ln>
                  </pic:spPr>
                </pic:pic>
              </a:graphicData>
            </a:graphic>
          </wp:inline>
        </w:drawing>
      </w:r>
      <w:r w:rsidR="004C542D">
        <w:tab/>
      </w:r>
      <w:r>
        <w:rPr>
          <w:noProof/>
          <w:lang w:eastAsia="en-AU"/>
        </w:rPr>
        <w:drawing>
          <wp:inline distT="0" distB="0" distL="0" distR="0" wp14:anchorId="04886B9C" wp14:editId="00950369">
            <wp:extent cx="3252470" cy="786765"/>
            <wp:effectExtent l="0" t="0" r="5080" b="0"/>
            <wp:docPr id="7" name="Picture 7" descr="VET Student Lo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Work in Progress\_Education\ED16-0251 VET Student Loan Material\ED16-0251_Report Template\links\ED16-0251 VET Student Loan Material_Report Template_VET Student Loans logo_01.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52470" cy="786765"/>
                    </a:xfrm>
                    <a:prstGeom prst="rect">
                      <a:avLst/>
                    </a:prstGeom>
                    <a:noFill/>
                    <a:ln>
                      <a:noFill/>
                    </a:ln>
                  </pic:spPr>
                </pic:pic>
              </a:graphicData>
            </a:graphic>
          </wp:inline>
        </w:drawing>
      </w:r>
    </w:p>
    <w:p w14:paraId="0926177D" w14:textId="77777777" w:rsidR="009E592B" w:rsidRDefault="009E592B" w:rsidP="009E592B">
      <w:pPr>
        <w:pStyle w:val="Title"/>
      </w:pPr>
      <w:r>
        <w:t>Information Booklet</w:t>
      </w:r>
    </w:p>
    <w:p w14:paraId="4DF02093" w14:textId="0EECF6DB" w:rsidR="00D04320" w:rsidRDefault="00127F6D" w:rsidP="007C02E2">
      <w:pPr>
        <w:pStyle w:val="Heading1"/>
        <w:spacing w:before="360"/>
      </w:pPr>
      <w:bookmarkStart w:id="1" w:name="_Toc29970969"/>
      <w:r w:rsidRPr="00181112">
        <w:t>Information for</w:t>
      </w:r>
      <w:r w:rsidR="00320825" w:rsidRPr="00181112">
        <w:t xml:space="preserve"> </w:t>
      </w:r>
      <w:r w:rsidR="00B24880" w:rsidRPr="00181112">
        <w:t xml:space="preserve">Students </w:t>
      </w:r>
      <w:r w:rsidR="00320825" w:rsidRPr="00181112">
        <w:t>applying for</w:t>
      </w:r>
      <w:r w:rsidR="00347400">
        <w:br/>
      </w:r>
      <w:r w:rsidR="00224B1A">
        <w:t>VET</w:t>
      </w:r>
      <w:r w:rsidR="00224B1A" w:rsidRPr="00181112">
        <w:t xml:space="preserve"> </w:t>
      </w:r>
      <w:r w:rsidR="00224B1A">
        <w:t>S</w:t>
      </w:r>
      <w:r w:rsidR="00320825" w:rsidRPr="00181112">
        <w:t xml:space="preserve">tudent </w:t>
      </w:r>
      <w:r w:rsidR="00224B1A">
        <w:t>L</w:t>
      </w:r>
      <w:r w:rsidR="00320825" w:rsidRPr="00181112">
        <w:t>oans</w:t>
      </w:r>
      <w:bookmarkEnd w:id="1"/>
      <w:r w:rsidR="00320825" w:rsidRPr="00181112">
        <w:t xml:space="preserve"> </w:t>
      </w:r>
    </w:p>
    <w:p w14:paraId="5C28E602" w14:textId="3201D503" w:rsidR="00933229" w:rsidRPr="00C52F11" w:rsidRDefault="00933229" w:rsidP="008049BC">
      <w:pPr>
        <w:spacing w:before="3240"/>
        <w:rPr>
          <w:b/>
          <w:iCs/>
          <w:caps/>
        </w:rPr>
        <w:sectPr w:rsidR="00933229" w:rsidRPr="00C52F11" w:rsidSect="00E25765">
          <w:footerReference w:type="default" r:id="rId13"/>
          <w:footerReference w:type="first" r:id="rId14"/>
          <w:type w:val="continuous"/>
          <w:pgSz w:w="11906" w:h="16838"/>
          <w:pgMar w:top="1442" w:right="1440" w:bottom="1134" w:left="1134" w:header="709" w:footer="57" w:gutter="0"/>
          <w:cols w:space="708"/>
          <w:docGrid w:linePitch="360"/>
        </w:sectPr>
      </w:pPr>
      <w:r>
        <w:t>Updated</w:t>
      </w:r>
      <w:r w:rsidR="00325A4A">
        <w:t xml:space="preserve"> </w:t>
      </w:r>
      <w:r w:rsidR="00EF6F99">
        <w:t xml:space="preserve">January </w:t>
      </w:r>
      <w:r w:rsidR="001956AB">
        <w:t>20</w:t>
      </w:r>
      <w:r w:rsidR="00EF6F99">
        <w:t>20</w:t>
      </w:r>
      <w:r w:rsidR="00622A25">
        <w:t xml:space="preserve"> – </w:t>
      </w:r>
      <w:r w:rsidR="00622A25" w:rsidRPr="00BE5242">
        <w:t>v</w:t>
      </w:r>
      <w:r w:rsidR="00EF6F99">
        <w:t>4.0</w:t>
      </w:r>
    </w:p>
    <w:p w14:paraId="280CCD99" w14:textId="01C8B0DB" w:rsidR="00D04320" w:rsidRDefault="00D04320">
      <w:pPr>
        <w:rPr>
          <w:sz w:val="20"/>
          <w:szCs w:val="20"/>
        </w:rPr>
      </w:pPr>
      <w:r>
        <w:rPr>
          <w:sz w:val="20"/>
          <w:szCs w:val="20"/>
        </w:rPr>
        <w:br w:type="page"/>
      </w:r>
    </w:p>
    <w:p w14:paraId="45E6638B" w14:textId="77777777" w:rsidR="00E04459" w:rsidRPr="00E04459" w:rsidRDefault="00E04459" w:rsidP="00E04459">
      <w:pPr>
        <w:spacing w:before="120" w:after="0" w:line="240" w:lineRule="auto"/>
        <w:rPr>
          <w:rFonts w:ascii="Calibri" w:eastAsia="Calibri" w:hAnsi="Calibri" w:cs="Calibri"/>
          <w:lang w:eastAsia="en-AU"/>
        </w:rPr>
      </w:pPr>
      <w:r w:rsidRPr="00E04459">
        <w:rPr>
          <w:rFonts w:ascii="Calibri" w:eastAsia="Calibri" w:hAnsi="Calibri" w:cs="Calibri"/>
          <w:noProof/>
          <w:lang w:eastAsia="en-AU"/>
        </w:rPr>
        <w:lastRenderedPageBreak/>
        <w:drawing>
          <wp:inline distT="0" distB="0" distL="0" distR="0" wp14:anchorId="4121E26C" wp14:editId="4BF82300">
            <wp:extent cx="847725" cy="285750"/>
            <wp:effectExtent l="0" t="0" r="9525" b="0"/>
            <wp:docPr id="18" name="Picture 1" descr="Creative Comm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CC5B5E.C6C84990"/>
                    <pic:cNvPicPr>
                      <a:picLocks noChangeAspect="1" noChangeArrowheads="1"/>
                    </pic:cNvPicPr>
                  </pic:nvPicPr>
                  <pic:blipFill>
                    <a:blip r:embed="rId15" r:link="rId16" cstate="print"/>
                    <a:srcRect/>
                    <a:stretch>
                      <a:fillRect/>
                    </a:stretch>
                  </pic:blipFill>
                  <pic:spPr bwMode="auto">
                    <a:xfrm>
                      <a:off x="0" y="0"/>
                      <a:ext cx="847725" cy="285750"/>
                    </a:xfrm>
                    <a:prstGeom prst="rect">
                      <a:avLst/>
                    </a:prstGeom>
                    <a:noFill/>
                    <a:ln w="9525">
                      <a:noFill/>
                      <a:miter lim="800000"/>
                      <a:headEnd/>
                      <a:tailEnd/>
                    </a:ln>
                  </pic:spPr>
                </pic:pic>
              </a:graphicData>
            </a:graphic>
          </wp:inline>
        </w:drawing>
      </w:r>
    </w:p>
    <w:p w14:paraId="3285984C" w14:textId="77777777" w:rsidR="00E04459" w:rsidRPr="00E04459" w:rsidRDefault="00E04459" w:rsidP="00E04459">
      <w:pPr>
        <w:spacing w:before="120" w:after="120"/>
        <w:rPr>
          <w:rFonts w:ascii="Calibri" w:eastAsia="Times New Roman" w:hAnsi="Calibri" w:cs="Times New Roman"/>
        </w:rPr>
      </w:pPr>
      <w:r w:rsidRPr="00E04459">
        <w:rPr>
          <w:rFonts w:ascii="Calibri" w:eastAsia="Times New Roman" w:hAnsi="Calibri" w:cs="Times New Roman"/>
        </w:rPr>
        <w:t xml:space="preserve">With the exception of the Commonwealth Coat of Arms, the Department’s logo, any material protected by a trade mark and where otherwise noted all material presented in this document is provided under a </w:t>
      </w:r>
      <w:hyperlink r:id="rId17" w:history="1">
        <w:r w:rsidRPr="00E04459">
          <w:rPr>
            <w:rFonts w:ascii="Calibri" w:eastAsia="Times New Roman" w:hAnsi="Calibri" w:cs="Times New Roman"/>
            <w:color w:val="1E3D6B"/>
            <w:u w:val="single"/>
          </w:rPr>
          <w:t>Creative Commons Attribution 3.0 Australia</w:t>
        </w:r>
      </w:hyperlink>
      <w:r w:rsidRPr="00E04459">
        <w:rPr>
          <w:rFonts w:ascii="Calibri" w:eastAsia="Times New Roman" w:hAnsi="Calibri" w:cs="Times New Roman"/>
        </w:rPr>
        <w:t xml:space="preserve"> licence.</w:t>
      </w:r>
    </w:p>
    <w:p w14:paraId="4A307C6B" w14:textId="77777777" w:rsidR="00E04459" w:rsidRPr="00E04459" w:rsidRDefault="00E04459" w:rsidP="00E04459">
      <w:pPr>
        <w:spacing w:before="120" w:after="120"/>
        <w:rPr>
          <w:rFonts w:ascii="Calibri" w:eastAsia="Times New Roman" w:hAnsi="Calibri" w:cs="Times New Roman"/>
        </w:rPr>
      </w:pPr>
      <w:r w:rsidRPr="00E04459">
        <w:rPr>
          <w:rFonts w:ascii="Calibri" w:eastAsia="Times New Roman" w:hAnsi="Calibri" w:cs="Times New Roman"/>
        </w:rPr>
        <w:t xml:space="preserve">The details of the relevant licence conditions are available on the Creative Commons website (accessible using the links provided) as is the full legal code for the </w:t>
      </w:r>
      <w:hyperlink r:id="rId18" w:history="1">
        <w:r w:rsidRPr="00E04459">
          <w:rPr>
            <w:rFonts w:ascii="Calibri" w:eastAsia="Times New Roman" w:hAnsi="Calibri" w:cs="Times New Roman"/>
            <w:color w:val="1E3D6B"/>
            <w:u w:val="single"/>
          </w:rPr>
          <w:t>CC BY 3.0 AU licence</w:t>
        </w:r>
      </w:hyperlink>
      <w:r w:rsidRPr="00E04459">
        <w:rPr>
          <w:rFonts w:ascii="Calibri" w:eastAsia="Times New Roman" w:hAnsi="Calibri" w:cs="Times New Roman"/>
        </w:rPr>
        <w:t>.</w:t>
      </w:r>
    </w:p>
    <w:p w14:paraId="7C573B91" w14:textId="04B79DBA" w:rsidR="003C07FC" w:rsidRDefault="00130923" w:rsidP="001A26F3">
      <w:r w:rsidRPr="000462F1">
        <w:t>The document must be attributed as the</w:t>
      </w:r>
      <w:r w:rsidR="00DA6DA4">
        <w:t xml:space="preserve"> VET Student Loans information booklet</w:t>
      </w:r>
      <w:r w:rsidR="001A26F3">
        <w:t>.</w:t>
      </w:r>
      <w:r w:rsidR="00DA6DA4">
        <w:t xml:space="preserve"> </w:t>
      </w:r>
      <w:r w:rsidR="00053CAE" w:rsidRPr="00053CAE">
        <w:t xml:space="preserve">The Department of </w:t>
      </w:r>
      <w:r w:rsidR="00B65672">
        <w:t>Employment, Skills, Small and Family Business</w:t>
      </w:r>
      <w:r w:rsidR="008956BB">
        <w:t xml:space="preserve"> </w:t>
      </w:r>
      <w:r w:rsidR="00053CAE" w:rsidRPr="00053CAE">
        <w:t xml:space="preserve">must be attributed as the author of the material. </w:t>
      </w:r>
    </w:p>
    <w:p w14:paraId="39952C47" w14:textId="7C8F13B9" w:rsidR="00EE2EFC" w:rsidRDefault="00053CAE" w:rsidP="00F86992">
      <w:r w:rsidRPr="00053CAE">
        <w:t>As far as practicable, material for which the copyright is owned by a third party will be clearly labelled.</w:t>
      </w:r>
      <w:r w:rsidR="003C07FC">
        <w:t xml:space="preserve"> </w:t>
      </w:r>
      <w:r w:rsidRPr="00053CAE">
        <w:t>The department has made all reasonable efforts to ensure this material has been reproduced in this document with the full consent of the copyright owners.</w:t>
      </w:r>
    </w:p>
    <w:p w14:paraId="2AD06A59" w14:textId="77777777" w:rsidR="00053CAE" w:rsidRPr="00053CAE" w:rsidRDefault="00EE2EFC" w:rsidP="00F86992">
      <w:r>
        <w:t>E</w:t>
      </w:r>
      <w:r w:rsidR="00053CAE" w:rsidRPr="00053CAE">
        <w:t>nquiries concerning</w:t>
      </w:r>
      <w:r>
        <w:t xml:space="preserve"> copyright or</w:t>
      </w:r>
      <w:r w:rsidR="00053CAE" w:rsidRPr="00053CAE">
        <w:t xml:space="preserve"> further authorisation</w:t>
      </w:r>
      <w:r>
        <w:t>s</w:t>
      </w:r>
      <w:r w:rsidR="00053CAE" w:rsidRPr="00053CAE">
        <w:t xml:space="preserve"> should be addressed to:</w:t>
      </w:r>
    </w:p>
    <w:p w14:paraId="188CA7E9" w14:textId="32A5C3F1" w:rsidR="00794B96" w:rsidRDefault="00053CAE" w:rsidP="00053CAE">
      <w:pPr>
        <w:pStyle w:val="numberedpara"/>
        <w:numPr>
          <w:ilvl w:val="0"/>
          <w:numId w:val="0"/>
        </w:numPr>
        <w:tabs>
          <w:tab w:val="left" w:pos="720"/>
        </w:tabs>
        <w:spacing w:before="120" w:after="120"/>
      </w:pPr>
      <w:r w:rsidRPr="00AA52B4">
        <w:t>The Copyright Officer, Department of</w:t>
      </w:r>
      <w:r w:rsidR="003B4C86">
        <w:t xml:space="preserve"> </w:t>
      </w:r>
      <w:r w:rsidR="00AA52B4">
        <w:t xml:space="preserve">Employment, Skills, Small and </w:t>
      </w:r>
      <w:r w:rsidR="003B4C86">
        <w:t>F</w:t>
      </w:r>
      <w:r w:rsidR="00AA52B4">
        <w:t>amily Business</w:t>
      </w:r>
      <w:r w:rsidRPr="00AA52B4">
        <w:t>, Location code C</w:t>
      </w:r>
      <w:r w:rsidR="00AA52B4">
        <w:t>12</w:t>
      </w:r>
      <w:r w:rsidRPr="00AA52B4">
        <w:t>MT1</w:t>
      </w:r>
      <w:r w:rsidR="00E515F6" w:rsidRPr="00AA52B4">
        <w:t>,</w:t>
      </w:r>
      <w:r w:rsidRPr="00AA52B4">
        <w:t xml:space="preserve"> GPO</w:t>
      </w:r>
      <w:r w:rsidR="00805DDC" w:rsidRPr="00AA52B4">
        <w:t> </w:t>
      </w:r>
      <w:r w:rsidRPr="00AA52B4">
        <w:t>Box</w:t>
      </w:r>
      <w:r w:rsidR="00805DDC" w:rsidRPr="00AA52B4">
        <w:t> </w:t>
      </w:r>
      <w:r w:rsidRPr="00AA52B4">
        <w:t>9880</w:t>
      </w:r>
      <w:r w:rsidR="00E515F6" w:rsidRPr="00AA52B4">
        <w:t>,</w:t>
      </w:r>
      <w:r w:rsidRPr="00AA52B4">
        <w:t xml:space="preserve"> Canberra ACT 2601 or emailed to copyright@</w:t>
      </w:r>
      <w:r w:rsidR="00AA52B4">
        <w:t>employment</w:t>
      </w:r>
      <w:r w:rsidRPr="00AA52B4">
        <w:t>.gov.au.</w:t>
      </w:r>
    </w:p>
    <w:p w14:paraId="6712455F" w14:textId="77777777" w:rsidR="00794B96" w:rsidRDefault="00794B96">
      <w:pPr>
        <w:rPr>
          <w:rFonts w:ascii="Calibri" w:eastAsiaTheme="minorHAnsi" w:hAnsi="Calibri" w:cs="Calibri"/>
          <w:lang w:eastAsia="en-AU"/>
        </w:rPr>
      </w:pPr>
      <w:r>
        <w:br w:type="page"/>
      </w:r>
    </w:p>
    <w:sdt>
      <w:sdtPr>
        <w:rPr>
          <w:b/>
          <w:bCs/>
        </w:rPr>
        <w:id w:val="-260220702"/>
        <w:docPartObj>
          <w:docPartGallery w:val="Table of Contents"/>
          <w:docPartUnique/>
        </w:docPartObj>
      </w:sdtPr>
      <w:sdtEndPr>
        <w:rPr>
          <w:b w:val="0"/>
          <w:bCs w:val="0"/>
          <w:noProof/>
        </w:rPr>
      </w:sdtEndPr>
      <w:sdtContent>
        <w:p w14:paraId="282BBF2A" w14:textId="77777777" w:rsidR="00052D15" w:rsidRDefault="00127F6D" w:rsidP="009A5E11">
          <w:pPr>
            <w:pBdr>
              <w:bottom w:val="single" w:sz="4" w:space="1" w:color="auto"/>
            </w:pBdr>
            <w:ind w:left="-851"/>
            <w:rPr>
              <w:noProof/>
            </w:rPr>
          </w:pPr>
          <w:r w:rsidRPr="00127F6D">
            <w:rPr>
              <w:rFonts w:ascii="Calibri" w:eastAsiaTheme="majorEastAsia" w:hAnsi="Calibri" w:cstheme="majorBidi"/>
              <w:b/>
              <w:bCs/>
              <w:caps/>
              <w:color w:val="292065"/>
              <w:sz w:val="36"/>
              <w:szCs w:val="28"/>
              <w:lang w:bidi="en-US"/>
            </w:rPr>
            <w:t>Contents</w:t>
          </w:r>
          <w:r>
            <w:fldChar w:fldCharType="begin"/>
          </w:r>
          <w:r>
            <w:instrText xml:space="preserve"> TOC \o "1-3" \h \z \u </w:instrText>
          </w:r>
          <w:r>
            <w:fldChar w:fldCharType="separate"/>
          </w:r>
        </w:p>
        <w:p w14:paraId="640FB3AE" w14:textId="709972DE" w:rsidR="00052D15" w:rsidRDefault="005F289F">
          <w:pPr>
            <w:pStyle w:val="TOC1"/>
            <w:rPr>
              <w:noProof/>
              <w:lang w:eastAsia="en-AU"/>
            </w:rPr>
          </w:pPr>
          <w:hyperlink w:anchor="_Toc29970970" w:history="1">
            <w:r w:rsidR="00052D15" w:rsidRPr="00F63B2E">
              <w:rPr>
                <w:rStyle w:val="Hyperlink"/>
                <w:noProof/>
              </w:rPr>
              <w:t>Important information</w:t>
            </w:r>
            <w:r w:rsidR="00052D15">
              <w:rPr>
                <w:noProof/>
                <w:webHidden/>
              </w:rPr>
              <w:tab/>
            </w:r>
            <w:r w:rsidR="00052D15">
              <w:rPr>
                <w:noProof/>
                <w:webHidden/>
              </w:rPr>
              <w:fldChar w:fldCharType="begin"/>
            </w:r>
            <w:r w:rsidR="00052D15">
              <w:rPr>
                <w:noProof/>
                <w:webHidden/>
              </w:rPr>
              <w:instrText xml:space="preserve"> PAGEREF _Toc29970970 \h </w:instrText>
            </w:r>
            <w:r w:rsidR="00052D15">
              <w:rPr>
                <w:noProof/>
                <w:webHidden/>
              </w:rPr>
            </w:r>
            <w:r w:rsidR="00052D15">
              <w:rPr>
                <w:noProof/>
                <w:webHidden/>
              </w:rPr>
              <w:fldChar w:fldCharType="separate"/>
            </w:r>
            <w:r w:rsidR="00052D15">
              <w:rPr>
                <w:noProof/>
                <w:webHidden/>
              </w:rPr>
              <w:t>5</w:t>
            </w:r>
            <w:r w:rsidR="00052D15">
              <w:rPr>
                <w:noProof/>
                <w:webHidden/>
              </w:rPr>
              <w:fldChar w:fldCharType="end"/>
            </w:r>
          </w:hyperlink>
        </w:p>
        <w:p w14:paraId="496CF420" w14:textId="4AFF6E1E" w:rsidR="00052D15" w:rsidRDefault="005F289F">
          <w:pPr>
            <w:pStyle w:val="TOC2"/>
            <w:rPr>
              <w:noProof/>
              <w:lang w:eastAsia="en-AU"/>
            </w:rPr>
          </w:pPr>
          <w:hyperlink w:anchor="_Toc29970971" w:history="1">
            <w:r w:rsidR="00052D15" w:rsidRPr="00F63B2E">
              <w:rPr>
                <w:rStyle w:val="Hyperlink"/>
                <w:noProof/>
              </w:rPr>
              <w:t>Eight important points you must read!</w:t>
            </w:r>
            <w:r w:rsidR="00052D15">
              <w:rPr>
                <w:noProof/>
                <w:webHidden/>
              </w:rPr>
              <w:tab/>
            </w:r>
            <w:r w:rsidR="00052D15">
              <w:rPr>
                <w:noProof/>
                <w:webHidden/>
              </w:rPr>
              <w:fldChar w:fldCharType="begin"/>
            </w:r>
            <w:r w:rsidR="00052D15">
              <w:rPr>
                <w:noProof/>
                <w:webHidden/>
              </w:rPr>
              <w:instrText xml:space="preserve"> PAGEREF _Toc29970971 \h </w:instrText>
            </w:r>
            <w:r w:rsidR="00052D15">
              <w:rPr>
                <w:noProof/>
                <w:webHidden/>
              </w:rPr>
            </w:r>
            <w:r w:rsidR="00052D15">
              <w:rPr>
                <w:noProof/>
                <w:webHidden/>
              </w:rPr>
              <w:fldChar w:fldCharType="separate"/>
            </w:r>
            <w:r w:rsidR="00052D15">
              <w:rPr>
                <w:noProof/>
                <w:webHidden/>
              </w:rPr>
              <w:t>5</w:t>
            </w:r>
            <w:r w:rsidR="00052D15">
              <w:rPr>
                <w:noProof/>
                <w:webHidden/>
              </w:rPr>
              <w:fldChar w:fldCharType="end"/>
            </w:r>
          </w:hyperlink>
        </w:p>
        <w:p w14:paraId="73DE4843" w14:textId="13A017E8" w:rsidR="00052D15" w:rsidRDefault="005F289F">
          <w:pPr>
            <w:pStyle w:val="TOC3"/>
            <w:rPr>
              <w:noProof/>
              <w:lang w:eastAsia="en-AU"/>
            </w:rPr>
          </w:pPr>
          <w:hyperlink w:anchor="_Toc29970972" w:history="1">
            <w:r w:rsidR="00052D15" w:rsidRPr="00F63B2E">
              <w:rPr>
                <w:rStyle w:val="Hyperlink"/>
                <w:noProof/>
              </w:rPr>
              <w:t>WHO IS THIS BOOKLET FOR?</w:t>
            </w:r>
            <w:r w:rsidR="00052D15">
              <w:rPr>
                <w:noProof/>
                <w:webHidden/>
              </w:rPr>
              <w:tab/>
            </w:r>
            <w:r w:rsidR="00052D15">
              <w:rPr>
                <w:noProof/>
                <w:webHidden/>
              </w:rPr>
              <w:fldChar w:fldCharType="begin"/>
            </w:r>
            <w:r w:rsidR="00052D15">
              <w:rPr>
                <w:noProof/>
                <w:webHidden/>
              </w:rPr>
              <w:instrText xml:space="preserve"> PAGEREF _Toc29970972 \h </w:instrText>
            </w:r>
            <w:r w:rsidR="00052D15">
              <w:rPr>
                <w:noProof/>
                <w:webHidden/>
              </w:rPr>
            </w:r>
            <w:r w:rsidR="00052D15">
              <w:rPr>
                <w:noProof/>
                <w:webHidden/>
              </w:rPr>
              <w:fldChar w:fldCharType="separate"/>
            </w:r>
            <w:r w:rsidR="00052D15">
              <w:rPr>
                <w:noProof/>
                <w:webHidden/>
              </w:rPr>
              <w:t>6</w:t>
            </w:r>
            <w:r w:rsidR="00052D15">
              <w:rPr>
                <w:noProof/>
                <w:webHidden/>
              </w:rPr>
              <w:fldChar w:fldCharType="end"/>
            </w:r>
          </w:hyperlink>
        </w:p>
        <w:p w14:paraId="31872DF9" w14:textId="59573075" w:rsidR="00052D15" w:rsidRDefault="005F289F">
          <w:pPr>
            <w:pStyle w:val="TOC3"/>
            <w:rPr>
              <w:noProof/>
              <w:lang w:eastAsia="en-AU"/>
            </w:rPr>
          </w:pPr>
          <w:hyperlink w:anchor="_Toc29970973" w:history="1">
            <w:r w:rsidR="00052D15" w:rsidRPr="00F63B2E">
              <w:rPr>
                <w:rStyle w:val="Hyperlink"/>
                <w:noProof/>
              </w:rPr>
              <w:t>USING THIS BOOKLET</w:t>
            </w:r>
            <w:r w:rsidR="00052D15">
              <w:rPr>
                <w:noProof/>
                <w:webHidden/>
              </w:rPr>
              <w:tab/>
            </w:r>
            <w:r w:rsidR="00052D15">
              <w:rPr>
                <w:noProof/>
                <w:webHidden/>
              </w:rPr>
              <w:fldChar w:fldCharType="begin"/>
            </w:r>
            <w:r w:rsidR="00052D15">
              <w:rPr>
                <w:noProof/>
                <w:webHidden/>
              </w:rPr>
              <w:instrText xml:space="preserve"> PAGEREF _Toc29970973 \h </w:instrText>
            </w:r>
            <w:r w:rsidR="00052D15">
              <w:rPr>
                <w:noProof/>
                <w:webHidden/>
              </w:rPr>
            </w:r>
            <w:r w:rsidR="00052D15">
              <w:rPr>
                <w:noProof/>
                <w:webHidden/>
              </w:rPr>
              <w:fldChar w:fldCharType="separate"/>
            </w:r>
            <w:r w:rsidR="00052D15">
              <w:rPr>
                <w:noProof/>
                <w:webHidden/>
              </w:rPr>
              <w:t>6</w:t>
            </w:r>
            <w:r w:rsidR="00052D15">
              <w:rPr>
                <w:noProof/>
                <w:webHidden/>
              </w:rPr>
              <w:fldChar w:fldCharType="end"/>
            </w:r>
          </w:hyperlink>
        </w:p>
        <w:p w14:paraId="29FB7835" w14:textId="7C424578" w:rsidR="00052D15" w:rsidRDefault="005F289F">
          <w:pPr>
            <w:pStyle w:val="TOC1"/>
            <w:rPr>
              <w:noProof/>
              <w:lang w:eastAsia="en-AU"/>
            </w:rPr>
          </w:pPr>
          <w:hyperlink w:anchor="_Toc29970974" w:history="1">
            <w:r w:rsidR="00052D15" w:rsidRPr="00F63B2E">
              <w:rPr>
                <w:rStyle w:val="Hyperlink"/>
                <w:noProof/>
              </w:rPr>
              <w:t>The VET Student Loans program at a glance</w:t>
            </w:r>
            <w:r w:rsidR="00052D15">
              <w:rPr>
                <w:noProof/>
                <w:webHidden/>
              </w:rPr>
              <w:tab/>
            </w:r>
            <w:r w:rsidR="00052D15">
              <w:rPr>
                <w:noProof/>
                <w:webHidden/>
              </w:rPr>
              <w:fldChar w:fldCharType="begin"/>
            </w:r>
            <w:r w:rsidR="00052D15">
              <w:rPr>
                <w:noProof/>
                <w:webHidden/>
              </w:rPr>
              <w:instrText xml:space="preserve"> PAGEREF _Toc29970974 \h </w:instrText>
            </w:r>
            <w:r w:rsidR="00052D15">
              <w:rPr>
                <w:noProof/>
                <w:webHidden/>
              </w:rPr>
            </w:r>
            <w:r w:rsidR="00052D15">
              <w:rPr>
                <w:noProof/>
                <w:webHidden/>
              </w:rPr>
              <w:fldChar w:fldCharType="separate"/>
            </w:r>
            <w:r w:rsidR="00052D15">
              <w:rPr>
                <w:noProof/>
                <w:webHidden/>
              </w:rPr>
              <w:t>7</w:t>
            </w:r>
            <w:r w:rsidR="00052D15">
              <w:rPr>
                <w:noProof/>
                <w:webHidden/>
              </w:rPr>
              <w:fldChar w:fldCharType="end"/>
            </w:r>
          </w:hyperlink>
        </w:p>
        <w:p w14:paraId="2F3F5F6C" w14:textId="2E185D78" w:rsidR="00052D15" w:rsidRDefault="005F289F">
          <w:pPr>
            <w:pStyle w:val="TOC2"/>
            <w:rPr>
              <w:noProof/>
              <w:lang w:eastAsia="en-AU"/>
            </w:rPr>
          </w:pPr>
          <w:hyperlink w:anchor="_Toc29970975" w:history="1">
            <w:r w:rsidR="00052D15" w:rsidRPr="00F63B2E">
              <w:rPr>
                <w:rStyle w:val="Hyperlink"/>
                <w:noProof/>
              </w:rPr>
              <w:t>What is the VET Student Loans program?</w:t>
            </w:r>
            <w:r w:rsidR="00052D15">
              <w:rPr>
                <w:noProof/>
                <w:webHidden/>
              </w:rPr>
              <w:tab/>
            </w:r>
            <w:r w:rsidR="00052D15">
              <w:rPr>
                <w:noProof/>
                <w:webHidden/>
              </w:rPr>
              <w:fldChar w:fldCharType="begin"/>
            </w:r>
            <w:r w:rsidR="00052D15">
              <w:rPr>
                <w:noProof/>
                <w:webHidden/>
              </w:rPr>
              <w:instrText xml:space="preserve"> PAGEREF _Toc29970975 \h </w:instrText>
            </w:r>
            <w:r w:rsidR="00052D15">
              <w:rPr>
                <w:noProof/>
                <w:webHidden/>
              </w:rPr>
            </w:r>
            <w:r w:rsidR="00052D15">
              <w:rPr>
                <w:noProof/>
                <w:webHidden/>
              </w:rPr>
              <w:fldChar w:fldCharType="separate"/>
            </w:r>
            <w:r w:rsidR="00052D15">
              <w:rPr>
                <w:noProof/>
                <w:webHidden/>
              </w:rPr>
              <w:t>7</w:t>
            </w:r>
            <w:r w:rsidR="00052D15">
              <w:rPr>
                <w:noProof/>
                <w:webHidden/>
              </w:rPr>
              <w:fldChar w:fldCharType="end"/>
            </w:r>
          </w:hyperlink>
        </w:p>
        <w:p w14:paraId="2D3C87BB" w14:textId="71420FE8" w:rsidR="00052D15" w:rsidRDefault="005F289F">
          <w:pPr>
            <w:pStyle w:val="TOC2"/>
            <w:rPr>
              <w:noProof/>
              <w:lang w:eastAsia="en-AU"/>
            </w:rPr>
          </w:pPr>
          <w:hyperlink w:anchor="_Toc29970976" w:history="1">
            <w:r w:rsidR="00052D15" w:rsidRPr="00F63B2E">
              <w:rPr>
                <w:rStyle w:val="Hyperlink"/>
                <w:noProof/>
              </w:rPr>
              <w:t>Am I eligible?</w:t>
            </w:r>
            <w:r w:rsidR="00052D15">
              <w:rPr>
                <w:noProof/>
                <w:webHidden/>
              </w:rPr>
              <w:tab/>
            </w:r>
            <w:r w:rsidR="00052D15">
              <w:rPr>
                <w:noProof/>
                <w:webHidden/>
              </w:rPr>
              <w:fldChar w:fldCharType="begin"/>
            </w:r>
            <w:r w:rsidR="00052D15">
              <w:rPr>
                <w:noProof/>
                <w:webHidden/>
              </w:rPr>
              <w:instrText xml:space="preserve"> PAGEREF _Toc29970976 \h </w:instrText>
            </w:r>
            <w:r w:rsidR="00052D15">
              <w:rPr>
                <w:noProof/>
                <w:webHidden/>
              </w:rPr>
            </w:r>
            <w:r w:rsidR="00052D15">
              <w:rPr>
                <w:noProof/>
                <w:webHidden/>
              </w:rPr>
              <w:fldChar w:fldCharType="separate"/>
            </w:r>
            <w:r w:rsidR="00052D15">
              <w:rPr>
                <w:noProof/>
                <w:webHidden/>
              </w:rPr>
              <w:t>7</w:t>
            </w:r>
            <w:r w:rsidR="00052D15">
              <w:rPr>
                <w:noProof/>
                <w:webHidden/>
              </w:rPr>
              <w:fldChar w:fldCharType="end"/>
            </w:r>
          </w:hyperlink>
        </w:p>
        <w:p w14:paraId="062FCE14" w14:textId="02CF41AE" w:rsidR="00052D15" w:rsidRDefault="005F289F">
          <w:pPr>
            <w:pStyle w:val="TOC1"/>
            <w:rPr>
              <w:noProof/>
              <w:lang w:eastAsia="en-AU"/>
            </w:rPr>
          </w:pPr>
          <w:hyperlink w:anchor="_Toc29970977" w:history="1">
            <w:r w:rsidR="00052D15" w:rsidRPr="00F63B2E">
              <w:rPr>
                <w:rStyle w:val="Hyperlink"/>
                <w:rFonts w:eastAsiaTheme="minorHAnsi"/>
                <w:noProof/>
              </w:rPr>
              <w:t>GLOSSARY</w:t>
            </w:r>
            <w:r w:rsidR="00052D15">
              <w:rPr>
                <w:noProof/>
                <w:webHidden/>
              </w:rPr>
              <w:tab/>
            </w:r>
            <w:r w:rsidR="00052D15">
              <w:rPr>
                <w:noProof/>
                <w:webHidden/>
              </w:rPr>
              <w:fldChar w:fldCharType="begin"/>
            </w:r>
            <w:r w:rsidR="00052D15">
              <w:rPr>
                <w:noProof/>
                <w:webHidden/>
              </w:rPr>
              <w:instrText xml:space="preserve"> PAGEREF _Toc29970977 \h </w:instrText>
            </w:r>
            <w:r w:rsidR="00052D15">
              <w:rPr>
                <w:noProof/>
                <w:webHidden/>
              </w:rPr>
            </w:r>
            <w:r w:rsidR="00052D15">
              <w:rPr>
                <w:noProof/>
                <w:webHidden/>
              </w:rPr>
              <w:fldChar w:fldCharType="separate"/>
            </w:r>
            <w:r w:rsidR="00052D15">
              <w:rPr>
                <w:noProof/>
                <w:webHidden/>
              </w:rPr>
              <w:t>9</w:t>
            </w:r>
            <w:r w:rsidR="00052D15">
              <w:rPr>
                <w:noProof/>
                <w:webHidden/>
              </w:rPr>
              <w:fldChar w:fldCharType="end"/>
            </w:r>
          </w:hyperlink>
        </w:p>
        <w:p w14:paraId="73019121" w14:textId="0AB6D3E0" w:rsidR="00052D15" w:rsidRDefault="005F289F">
          <w:pPr>
            <w:pStyle w:val="TOC1"/>
            <w:rPr>
              <w:noProof/>
              <w:lang w:eastAsia="en-AU"/>
            </w:rPr>
          </w:pPr>
          <w:hyperlink w:anchor="_Toc29970978" w:history="1">
            <w:r w:rsidR="00052D15" w:rsidRPr="00F63B2E">
              <w:rPr>
                <w:rStyle w:val="Hyperlink"/>
                <w:rFonts w:eastAsiaTheme="minorHAnsi"/>
                <w:noProof/>
              </w:rPr>
              <w:t>1. TRANSITIONING TO TERTIARY STUDY</w:t>
            </w:r>
            <w:r w:rsidR="00052D15">
              <w:rPr>
                <w:noProof/>
                <w:webHidden/>
              </w:rPr>
              <w:tab/>
            </w:r>
            <w:r w:rsidR="00052D15">
              <w:rPr>
                <w:noProof/>
                <w:webHidden/>
              </w:rPr>
              <w:fldChar w:fldCharType="begin"/>
            </w:r>
            <w:r w:rsidR="00052D15">
              <w:rPr>
                <w:noProof/>
                <w:webHidden/>
              </w:rPr>
              <w:instrText xml:space="preserve"> PAGEREF _Toc29970978 \h </w:instrText>
            </w:r>
            <w:r w:rsidR="00052D15">
              <w:rPr>
                <w:noProof/>
                <w:webHidden/>
              </w:rPr>
            </w:r>
            <w:r w:rsidR="00052D15">
              <w:rPr>
                <w:noProof/>
                <w:webHidden/>
              </w:rPr>
              <w:fldChar w:fldCharType="separate"/>
            </w:r>
            <w:r w:rsidR="00052D15">
              <w:rPr>
                <w:noProof/>
                <w:webHidden/>
              </w:rPr>
              <w:t>13</w:t>
            </w:r>
            <w:r w:rsidR="00052D15">
              <w:rPr>
                <w:noProof/>
                <w:webHidden/>
              </w:rPr>
              <w:fldChar w:fldCharType="end"/>
            </w:r>
          </w:hyperlink>
        </w:p>
        <w:p w14:paraId="1E29A437" w14:textId="40AA6490" w:rsidR="00052D15" w:rsidRDefault="005F289F">
          <w:pPr>
            <w:pStyle w:val="TOC2"/>
            <w:rPr>
              <w:noProof/>
              <w:lang w:eastAsia="en-AU"/>
            </w:rPr>
          </w:pPr>
          <w:hyperlink w:anchor="_Toc29970979" w:history="1">
            <w:r w:rsidR="00052D15" w:rsidRPr="00F63B2E">
              <w:rPr>
                <w:rStyle w:val="Hyperlink"/>
                <w:noProof/>
              </w:rPr>
              <w:t>1.1 Get a TFN early!</w:t>
            </w:r>
            <w:r w:rsidR="00052D15">
              <w:rPr>
                <w:noProof/>
                <w:webHidden/>
              </w:rPr>
              <w:tab/>
            </w:r>
            <w:r w:rsidR="00052D15">
              <w:rPr>
                <w:noProof/>
                <w:webHidden/>
              </w:rPr>
              <w:fldChar w:fldCharType="begin"/>
            </w:r>
            <w:r w:rsidR="00052D15">
              <w:rPr>
                <w:noProof/>
                <w:webHidden/>
              </w:rPr>
              <w:instrText xml:space="preserve"> PAGEREF _Toc29970979 \h </w:instrText>
            </w:r>
            <w:r w:rsidR="00052D15">
              <w:rPr>
                <w:noProof/>
                <w:webHidden/>
              </w:rPr>
            </w:r>
            <w:r w:rsidR="00052D15">
              <w:rPr>
                <w:noProof/>
                <w:webHidden/>
              </w:rPr>
              <w:fldChar w:fldCharType="separate"/>
            </w:r>
            <w:r w:rsidR="00052D15">
              <w:rPr>
                <w:noProof/>
                <w:webHidden/>
              </w:rPr>
              <w:t>14</w:t>
            </w:r>
            <w:r w:rsidR="00052D15">
              <w:rPr>
                <w:noProof/>
                <w:webHidden/>
              </w:rPr>
              <w:fldChar w:fldCharType="end"/>
            </w:r>
          </w:hyperlink>
        </w:p>
        <w:p w14:paraId="3E8D83F5" w14:textId="6DB843CD" w:rsidR="00052D15" w:rsidRDefault="005F289F">
          <w:pPr>
            <w:pStyle w:val="TOC2"/>
            <w:rPr>
              <w:noProof/>
              <w:lang w:eastAsia="en-AU"/>
            </w:rPr>
          </w:pPr>
          <w:hyperlink w:anchor="_Toc29970980" w:history="1">
            <w:r w:rsidR="00052D15" w:rsidRPr="00F63B2E">
              <w:rPr>
                <w:rStyle w:val="Hyperlink"/>
                <w:noProof/>
              </w:rPr>
              <w:t>1.2 Be aware of your obligations!</w:t>
            </w:r>
            <w:r w:rsidR="00052D15">
              <w:rPr>
                <w:noProof/>
                <w:webHidden/>
              </w:rPr>
              <w:tab/>
            </w:r>
            <w:r w:rsidR="00052D15">
              <w:rPr>
                <w:noProof/>
                <w:webHidden/>
              </w:rPr>
              <w:fldChar w:fldCharType="begin"/>
            </w:r>
            <w:r w:rsidR="00052D15">
              <w:rPr>
                <w:noProof/>
                <w:webHidden/>
              </w:rPr>
              <w:instrText xml:space="preserve"> PAGEREF _Toc29970980 \h </w:instrText>
            </w:r>
            <w:r w:rsidR="00052D15">
              <w:rPr>
                <w:noProof/>
                <w:webHidden/>
              </w:rPr>
            </w:r>
            <w:r w:rsidR="00052D15">
              <w:rPr>
                <w:noProof/>
                <w:webHidden/>
              </w:rPr>
              <w:fldChar w:fldCharType="separate"/>
            </w:r>
            <w:r w:rsidR="00052D15">
              <w:rPr>
                <w:noProof/>
                <w:webHidden/>
              </w:rPr>
              <w:t>14</w:t>
            </w:r>
            <w:r w:rsidR="00052D15">
              <w:rPr>
                <w:noProof/>
                <w:webHidden/>
              </w:rPr>
              <w:fldChar w:fldCharType="end"/>
            </w:r>
          </w:hyperlink>
        </w:p>
        <w:p w14:paraId="560C2DC3" w14:textId="256FA083" w:rsidR="00052D15" w:rsidRDefault="005F289F">
          <w:pPr>
            <w:pStyle w:val="TOC2"/>
            <w:rPr>
              <w:noProof/>
              <w:lang w:eastAsia="en-AU"/>
            </w:rPr>
          </w:pPr>
          <w:hyperlink w:anchor="_Toc29970981" w:history="1">
            <w:r w:rsidR="00052D15" w:rsidRPr="00F63B2E">
              <w:rPr>
                <w:rStyle w:val="Hyperlink"/>
                <w:noProof/>
              </w:rPr>
              <w:t>1.3 You are responsible for your own education!</w:t>
            </w:r>
            <w:r w:rsidR="00052D15">
              <w:rPr>
                <w:noProof/>
                <w:webHidden/>
              </w:rPr>
              <w:tab/>
            </w:r>
            <w:r w:rsidR="00052D15">
              <w:rPr>
                <w:noProof/>
                <w:webHidden/>
              </w:rPr>
              <w:fldChar w:fldCharType="begin"/>
            </w:r>
            <w:r w:rsidR="00052D15">
              <w:rPr>
                <w:noProof/>
                <w:webHidden/>
              </w:rPr>
              <w:instrText xml:space="preserve"> PAGEREF _Toc29970981 \h </w:instrText>
            </w:r>
            <w:r w:rsidR="00052D15">
              <w:rPr>
                <w:noProof/>
                <w:webHidden/>
              </w:rPr>
            </w:r>
            <w:r w:rsidR="00052D15">
              <w:rPr>
                <w:noProof/>
                <w:webHidden/>
              </w:rPr>
              <w:fldChar w:fldCharType="separate"/>
            </w:r>
            <w:r w:rsidR="00052D15">
              <w:rPr>
                <w:noProof/>
                <w:webHidden/>
              </w:rPr>
              <w:t>15</w:t>
            </w:r>
            <w:r w:rsidR="00052D15">
              <w:rPr>
                <w:noProof/>
                <w:webHidden/>
              </w:rPr>
              <w:fldChar w:fldCharType="end"/>
            </w:r>
          </w:hyperlink>
        </w:p>
        <w:p w14:paraId="2C4470ED" w14:textId="6A81897A" w:rsidR="00052D15" w:rsidRDefault="005F289F">
          <w:pPr>
            <w:pStyle w:val="TOC2"/>
            <w:rPr>
              <w:noProof/>
              <w:lang w:eastAsia="en-AU"/>
            </w:rPr>
          </w:pPr>
          <w:hyperlink w:anchor="_Toc29970982" w:history="1">
            <w:r w:rsidR="00052D15" w:rsidRPr="00F63B2E">
              <w:rPr>
                <w:rStyle w:val="Hyperlink"/>
                <w:noProof/>
              </w:rPr>
              <w:t>1.4 Know who to ask for help</w:t>
            </w:r>
            <w:r w:rsidR="00052D15">
              <w:rPr>
                <w:noProof/>
                <w:webHidden/>
              </w:rPr>
              <w:tab/>
            </w:r>
            <w:r w:rsidR="00052D15">
              <w:rPr>
                <w:noProof/>
                <w:webHidden/>
              </w:rPr>
              <w:fldChar w:fldCharType="begin"/>
            </w:r>
            <w:r w:rsidR="00052D15">
              <w:rPr>
                <w:noProof/>
                <w:webHidden/>
              </w:rPr>
              <w:instrText xml:space="preserve"> PAGEREF _Toc29970982 \h </w:instrText>
            </w:r>
            <w:r w:rsidR="00052D15">
              <w:rPr>
                <w:noProof/>
                <w:webHidden/>
              </w:rPr>
            </w:r>
            <w:r w:rsidR="00052D15">
              <w:rPr>
                <w:noProof/>
                <w:webHidden/>
              </w:rPr>
              <w:fldChar w:fldCharType="separate"/>
            </w:r>
            <w:r w:rsidR="00052D15">
              <w:rPr>
                <w:noProof/>
                <w:webHidden/>
              </w:rPr>
              <w:t>15</w:t>
            </w:r>
            <w:r w:rsidR="00052D15">
              <w:rPr>
                <w:noProof/>
                <w:webHidden/>
              </w:rPr>
              <w:fldChar w:fldCharType="end"/>
            </w:r>
          </w:hyperlink>
        </w:p>
        <w:p w14:paraId="58ACFAD4" w14:textId="19405212" w:rsidR="00052D15" w:rsidRDefault="005F289F">
          <w:pPr>
            <w:pStyle w:val="TOC2"/>
            <w:rPr>
              <w:noProof/>
              <w:lang w:eastAsia="en-AU"/>
            </w:rPr>
          </w:pPr>
          <w:hyperlink w:anchor="_Toc29970983" w:history="1">
            <w:r w:rsidR="00052D15" w:rsidRPr="00F63B2E">
              <w:rPr>
                <w:rStyle w:val="Hyperlink"/>
                <w:noProof/>
              </w:rPr>
              <w:t>1.5 Get involved</w:t>
            </w:r>
            <w:r w:rsidR="00052D15">
              <w:rPr>
                <w:noProof/>
                <w:webHidden/>
              </w:rPr>
              <w:tab/>
            </w:r>
            <w:r w:rsidR="00052D15">
              <w:rPr>
                <w:noProof/>
                <w:webHidden/>
              </w:rPr>
              <w:fldChar w:fldCharType="begin"/>
            </w:r>
            <w:r w:rsidR="00052D15">
              <w:rPr>
                <w:noProof/>
                <w:webHidden/>
              </w:rPr>
              <w:instrText xml:space="preserve"> PAGEREF _Toc29970983 \h </w:instrText>
            </w:r>
            <w:r w:rsidR="00052D15">
              <w:rPr>
                <w:noProof/>
                <w:webHidden/>
              </w:rPr>
            </w:r>
            <w:r w:rsidR="00052D15">
              <w:rPr>
                <w:noProof/>
                <w:webHidden/>
              </w:rPr>
              <w:fldChar w:fldCharType="separate"/>
            </w:r>
            <w:r w:rsidR="00052D15">
              <w:rPr>
                <w:noProof/>
                <w:webHidden/>
              </w:rPr>
              <w:t>15</w:t>
            </w:r>
            <w:r w:rsidR="00052D15">
              <w:rPr>
                <w:noProof/>
                <w:webHidden/>
              </w:rPr>
              <w:fldChar w:fldCharType="end"/>
            </w:r>
          </w:hyperlink>
        </w:p>
        <w:p w14:paraId="7F1F82D5" w14:textId="6244832B" w:rsidR="00052D15" w:rsidRDefault="005F289F">
          <w:pPr>
            <w:pStyle w:val="TOC2"/>
            <w:rPr>
              <w:noProof/>
              <w:lang w:eastAsia="en-AU"/>
            </w:rPr>
          </w:pPr>
          <w:hyperlink w:anchor="_Toc29970984" w:history="1">
            <w:r w:rsidR="00052D15" w:rsidRPr="00F63B2E">
              <w:rPr>
                <w:rStyle w:val="Hyperlink"/>
                <w:noProof/>
              </w:rPr>
              <w:t>1.6 Be a savvy student</w:t>
            </w:r>
            <w:r w:rsidR="00052D15">
              <w:rPr>
                <w:noProof/>
                <w:webHidden/>
              </w:rPr>
              <w:tab/>
            </w:r>
            <w:r w:rsidR="00052D15">
              <w:rPr>
                <w:noProof/>
                <w:webHidden/>
              </w:rPr>
              <w:fldChar w:fldCharType="begin"/>
            </w:r>
            <w:r w:rsidR="00052D15">
              <w:rPr>
                <w:noProof/>
                <w:webHidden/>
              </w:rPr>
              <w:instrText xml:space="preserve"> PAGEREF _Toc29970984 \h </w:instrText>
            </w:r>
            <w:r w:rsidR="00052D15">
              <w:rPr>
                <w:noProof/>
                <w:webHidden/>
              </w:rPr>
            </w:r>
            <w:r w:rsidR="00052D15">
              <w:rPr>
                <w:noProof/>
                <w:webHidden/>
              </w:rPr>
              <w:fldChar w:fldCharType="separate"/>
            </w:r>
            <w:r w:rsidR="00052D15">
              <w:rPr>
                <w:noProof/>
                <w:webHidden/>
              </w:rPr>
              <w:t>15</w:t>
            </w:r>
            <w:r w:rsidR="00052D15">
              <w:rPr>
                <w:noProof/>
                <w:webHidden/>
              </w:rPr>
              <w:fldChar w:fldCharType="end"/>
            </w:r>
          </w:hyperlink>
        </w:p>
        <w:p w14:paraId="76EB3430" w14:textId="5550AC83" w:rsidR="00052D15" w:rsidRDefault="005F289F">
          <w:pPr>
            <w:pStyle w:val="TOC1"/>
            <w:rPr>
              <w:noProof/>
              <w:lang w:eastAsia="en-AU"/>
            </w:rPr>
          </w:pPr>
          <w:hyperlink w:anchor="_Toc29970985" w:history="1">
            <w:r w:rsidR="00052D15" w:rsidRPr="00F63B2E">
              <w:rPr>
                <w:rStyle w:val="Hyperlink"/>
                <w:rFonts w:eastAsiaTheme="minorHAnsi"/>
                <w:noProof/>
              </w:rPr>
              <w:t>2.  THE VET STUDENT LOANS PROGRAM</w:t>
            </w:r>
            <w:r w:rsidR="00052D15">
              <w:rPr>
                <w:noProof/>
                <w:webHidden/>
              </w:rPr>
              <w:tab/>
            </w:r>
            <w:r w:rsidR="00052D15">
              <w:rPr>
                <w:noProof/>
                <w:webHidden/>
              </w:rPr>
              <w:fldChar w:fldCharType="begin"/>
            </w:r>
            <w:r w:rsidR="00052D15">
              <w:rPr>
                <w:noProof/>
                <w:webHidden/>
              </w:rPr>
              <w:instrText xml:space="preserve"> PAGEREF _Toc29970985 \h </w:instrText>
            </w:r>
            <w:r w:rsidR="00052D15">
              <w:rPr>
                <w:noProof/>
                <w:webHidden/>
              </w:rPr>
            </w:r>
            <w:r w:rsidR="00052D15">
              <w:rPr>
                <w:noProof/>
                <w:webHidden/>
              </w:rPr>
              <w:fldChar w:fldCharType="separate"/>
            </w:r>
            <w:r w:rsidR="00052D15">
              <w:rPr>
                <w:noProof/>
                <w:webHidden/>
              </w:rPr>
              <w:t>16</w:t>
            </w:r>
            <w:r w:rsidR="00052D15">
              <w:rPr>
                <w:noProof/>
                <w:webHidden/>
              </w:rPr>
              <w:fldChar w:fldCharType="end"/>
            </w:r>
          </w:hyperlink>
        </w:p>
        <w:p w14:paraId="383E1DBC" w14:textId="08E8E400" w:rsidR="00052D15" w:rsidRDefault="005F289F">
          <w:pPr>
            <w:pStyle w:val="TOC2"/>
            <w:rPr>
              <w:noProof/>
              <w:lang w:eastAsia="en-AU"/>
            </w:rPr>
          </w:pPr>
          <w:hyperlink w:anchor="_Toc29970986" w:history="1">
            <w:r w:rsidR="00052D15" w:rsidRPr="00F63B2E">
              <w:rPr>
                <w:rStyle w:val="Hyperlink"/>
                <w:rFonts w:eastAsiaTheme="minorHAnsi"/>
                <w:noProof/>
              </w:rPr>
              <w:t>2.1 Approved courses and loan caps</w:t>
            </w:r>
            <w:r w:rsidR="00052D15">
              <w:rPr>
                <w:noProof/>
                <w:webHidden/>
              </w:rPr>
              <w:tab/>
            </w:r>
            <w:r w:rsidR="00052D15">
              <w:rPr>
                <w:noProof/>
                <w:webHidden/>
              </w:rPr>
              <w:fldChar w:fldCharType="begin"/>
            </w:r>
            <w:r w:rsidR="00052D15">
              <w:rPr>
                <w:noProof/>
                <w:webHidden/>
              </w:rPr>
              <w:instrText xml:space="preserve"> PAGEREF _Toc29970986 \h </w:instrText>
            </w:r>
            <w:r w:rsidR="00052D15">
              <w:rPr>
                <w:noProof/>
                <w:webHidden/>
              </w:rPr>
            </w:r>
            <w:r w:rsidR="00052D15">
              <w:rPr>
                <w:noProof/>
                <w:webHidden/>
              </w:rPr>
              <w:fldChar w:fldCharType="separate"/>
            </w:r>
            <w:r w:rsidR="00052D15">
              <w:rPr>
                <w:noProof/>
                <w:webHidden/>
              </w:rPr>
              <w:t>16</w:t>
            </w:r>
            <w:r w:rsidR="00052D15">
              <w:rPr>
                <w:noProof/>
                <w:webHidden/>
              </w:rPr>
              <w:fldChar w:fldCharType="end"/>
            </w:r>
          </w:hyperlink>
        </w:p>
        <w:p w14:paraId="4207785C" w14:textId="1D957631" w:rsidR="00052D15" w:rsidRDefault="005F289F">
          <w:pPr>
            <w:pStyle w:val="TOC2"/>
            <w:rPr>
              <w:noProof/>
              <w:lang w:eastAsia="en-AU"/>
            </w:rPr>
          </w:pPr>
          <w:hyperlink w:anchor="_Toc29970987" w:history="1">
            <w:r w:rsidR="00052D15" w:rsidRPr="00F63B2E">
              <w:rPr>
                <w:rStyle w:val="Hyperlink"/>
                <w:rFonts w:eastAsiaTheme="minorHAnsi"/>
                <w:noProof/>
              </w:rPr>
              <w:t>2.2 Approved course providers</w:t>
            </w:r>
            <w:r w:rsidR="00052D15">
              <w:rPr>
                <w:noProof/>
                <w:webHidden/>
              </w:rPr>
              <w:tab/>
            </w:r>
            <w:r w:rsidR="00052D15">
              <w:rPr>
                <w:noProof/>
                <w:webHidden/>
              </w:rPr>
              <w:fldChar w:fldCharType="begin"/>
            </w:r>
            <w:r w:rsidR="00052D15">
              <w:rPr>
                <w:noProof/>
                <w:webHidden/>
              </w:rPr>
              <w:instrText xml:space="preserve"> PAGEREF _Toc29970987 \h </w:instrText>
            </w:r>
            <w:r w:rsidR="00052D15">
              <w:rPr>
                <w:noProof/>
                <w:webHidden/>
              </w:rPr>
            </w:r>
            <w:r w:rsidR="00052D15">
              <w:rPr>
                <w:noProof/>
                <w:webHidden/>
              </w:rPr>
              <w:fldChar w:fldCharType="separate"/>
            </w:r>
            <w:r w:rsidR="00052D15">
              <w:rPr>
                <w:noProof/>
                <w:webHidden/>
              </w:rPr>
              <w:t>17</w:t>
            </w:r>
            <w:r w:rsidR="00052D15">
              <w:rPr>
                <w:noProof/>
                <w:webHidden/>
              </w:rPr>
              <w:fldChar w:fldCharType="end"/>
            </w:r>
          </w:hyperlink>
        </w:p>
        <w:p w14:paraId="33A12AB4" w14:textId="0BABFAA9" w:rsidR="00052D15" w:rsidRDefault="005F289F">
          <w:pPr>
            <w:pStyle w:val="TOC2"/>
            <w:rPr>
              <w:noProof/>
              <w:lang w:eastAsia="en-AU"/>
            </w:rPr>
          </w:pPr>
          <w:hyperlink w:anchor="_Toc29970988" w:history="1">
            <w:r w:rsidR="00052D15" w:rsidRPr="00F63B2E">
              <w:rPr>
                <w:rStyle w:val="Hyperlink"/>
                <w:rFonts w:eastAsiaTheme="minorHAnsi"/>
                <w:noProof/>
              </w:rPr>
              <w:t>2.3 Academic suitability</w:t>
            </w:r>
            <w:r w:rsidR="00052D15">
              <w:rPr>
                <w:noProof/>
                <w:webHidden/>
              </w:rPr>
              <w:tab/>
            </w:r>
            <w:r w:rsidR="00052D15">
              <w:rPr>
                <w:noProof/>
                <w:webHidden/>
              </w:rPr>
              <w:fldChar w:fldCharType="begin"/>
            </w:r>
            <w:r w:rsidR="00052D15">
              <w:rPr>
                <w:noProof/>
                <w:webHidden/>
              </w:rPr>
              <w:instrText xml:space="preserve"> PAGEREF _Toc29970988 \h </w:instrText>
            </w:r>
            <w:r w:rsidR="00052D15">
              <w:rPr>
                <w:noProof/>
                <w:webHidden/>
              </w:rPr>
            </w:r>
            <w:r w:rsidR="00052D15">
              <w:rPr>
                <w:noProof/>
                <w:webHidden/>
              </w:rPr>
              <w:fldChar w:fldCharType="separate"/>
            </w:r>
            <w:r w:rsidR="00052D15">
              <w:rPr>
                <w:noProof/>
                <w:webHidden/>
              </w:rPr>
              <w:t>17</w:t>
            </w:r>
            <w:r w:rsidR="00052D15">
              <w:rPr>
                <w:noProof/>
                <w:webHidden/>
              </w:rPr>
              <w:fldChar w:fldCharType="end"/>
            </w:r>
          </w:hyperlink>
        </w:p>
        <w:p w14:paraId="48F00798" w14:textId="5902F11D" w:rsidR="00052D15" w:rsidRDefault="005F289F">
          <w:pPr>
            <w:pStyle w:val="TOC2"/>
            <w:rPr>
              <w:noProof/>
              <w:lang w:eastAsia="en-AU"/>
            </w:rPr>
          </w:pPr>
          <w:hyperlink w:anchor="_Toc29970989" w:history="1">
            <w:r w:rsidR="00052D15" w:rsidRPr="00F63B2E">
              <w:rPr>
                <w:rStyle w:val="Hyperlink"/>
                <w:rFonts w:eastAsiaTheme="minorHAnsi"/>
                <w:noProof/>
              </w:rPr>
              <w:t>2.4 What are the citizenship and residency requirements?</w:t>
            </w:r>
            <w:r w:rsidR="00052D15">
              <w:rPr>
                <w:noProof/>
                <w:webHidden/>
              </w:rPr>
              <w:tab/>
            </w:r>
            <w:r w:rsidR="00052D15">
              <w:rPr>
                <w:noProof/>
                <w:webHidden/>
              </w:rPr>
              <w:fldChar w:fldCharType="begin"/>
            </w:r>
            <w:r w:rsidR="00052D15">
              <w:rPr>
                <w:noProof/>
                <w:webHidden/>
              </w:rPr>
              <w:instrText xml:space="preserve"> PAGEREF _Toc29970989 \h </w:instrText>
            </w:r>
            <w:r w:rsidR="00052D15">
              <w:rPr>
                <w:noProof/>
                <w:webHidden/>
              </w:rPr>
            </w:r>
            <w:r w:rsidR="00052D15">
              <w:rPr>
                <w:noProof/>
                <w:webHidden/>
              </w:rPr>
              <w:fldChar w:fldCharType="separate"/>
            </w:r>
            <w:r w:rsidR="00052D15">
              <w:rPr>
                <w:noProof/>
                <w:webHidden/>
              </w:rPr>
              <w:t>17</w:t>
            </w:r>
            <w:r w:rsidR="00052D15">
              <w:rPr>
                <w:noProof/>
                <w:webHidden/>
              </w:rPr>
              <w:fldChar w:fldCharType="end"/>
            </w:r>
          </w:hyperlink>
        </w:p>
        <w:p w14:paraId="3B6021A5" w14:textId="169D1887" w:rsidR="00052D15" w:rsidRDefault="005F289F">
          <w:pPr>
            <w:pStyle w:val="TOC2"/>
            <w:rPr>
              <w:noProof/>
              <w:lang w:eastAsia="en-AU"/>
            </w:rPr>
          </w:pPr>
          <w:hyperlink w:anchor="_Toc29970990" w:history="1">
            <w:r w:rsidR="00052D15" w:rsidRPr="00F63B2E">
              <w:rPr>
                <w:rStyle w:val="Hyperlink"/>
                <w:rFonts w:eastAsiaTheme="minorHAnsi"/>
                <w:noProof/>
              </w:rPr>
              <w:t>2.5 How much can I borrow? What is the</w:t>
            </w:r>
            <w:r w:rsidR="00052D15" w:rsidRPr="00F63B2E">
              <w:rPr>
                <w:rStyle w:val="Hyperlink"/>
                <w:noProof/>
              </w:rPr>
              <w:t xml:space="preserve"> </w:t>
            </w:r>
            <w:r w:rsidR="00052D15" w:rsidRPr="00F63B2E">
              <w:rPr>
                <w:rStyle w:val="Hyperlink"/>
                <w:rFonts w:eastAsiaTheme="minorHAnsi"/>
                <w:noProof/>
              </w:rPr>
              <w:t>HELP loan limit?</w:t>
            </w:r>
            <w:r w:rsidR="00052D15">
              <w:rPr>
                <w:noProof/>
                <w:webHidden/>
              </w:rPr>
              <w:tab/>
            </w:r>
            <w:r w:rsidR="00052D15">
              <w:rPr>
                <w:noProof/>
                <w:webHidden/>
              </w:rPr>
              <w:fldChar w:fldCharType="begin"/>
            </w:r>
            <w:r w:rsidR="00052D15">
              <w:rPr>
                <w:noProof/>
                <w:webHidden/>
              </w:rPr>
              <w:instrText xml:space="preserve"> PAGEREF _Toc29970990 \h </w:instrText>
            </w:r>
            <w:r w:rsidR="00052D15">
              <w:rPr>
                <w:noProof/>
                <w:webHidden/>
              </w:rPr>
            </w:r>
            <w:r w:rsidR="00052D15">
              <w:rPr>
                <w:noProof/>
                <w:webHidden/>
              </w:rPr>
              <w:fldChar w:fldCharType="separate"/>
            </w:r>
            <w:r w:rsidR="00052D15">
              <w:rPr>
                <w:noProof/>
                <w:webHidden/>
              </w:rPr>
              <w:t>18</w:t>
            </w:r>
            <w:r w:rsidR="00052D15">
              <w:rPr>
                <w:noProof/>
                <w:webHidden/>
              </w:rPr>
              <w:fldChar w:fldCharType="end"/>
            </w:r>
          </w:hyperlink>
        </w:p>
        <w:p w14:paraId="71F77F18" w14:textId="04F97F7C" w:rsidR="00052D15" w:rsidRDefault="005F289F">
          <w:pPr>
            <w:pStyle w:val="TOC2"/>
            <w:rPr>
              <w:noProof/>
              <w:lang w:eastAsia="en-AU"/>
            </w:rPr>
          </w:pPr>
          <w:hyperlink w:anchor="_Toc29970991" w:history="1">
            <w:r w:rsidR="00052D15" w:rsidRPr="00F63B2E">
              <w:rPr>
                <w:rStyle w:val="Hyperlink"/>
                <w:rFonts w:eastAsiaTheme="minorHAnsi"/>
                <w:noProof/>
              </w:rPr>
              <w:t>2.</w:t>
            </w:r>
            <w:r w:rsidR="00052D15" w:rsidRPr="00F63B2E">
              <w:rPr>
                <w:rStyle w:val="Hyperlink"/>
                <w:noProof/>
              </w:rPr>
              <w:t>6</w:t>
            </w:r>
            <w:r w:rsidR="00052D15" w:rsidRPr="00F63B2E">
              <w:rPr>
                <w:rStyle w:val="Hyperlink"/>
                <w:rFonts w:eastAsiaTheme="minorHAnsi"/>
                <w:noProof/>
              </w:rPr>
              <w:t xml:space="preserve"> What is the HELP balance?</w:t>
            </w:r>
            <w:r w:rsidR="00052D15">
              <w:rPr>
                <w:noProof/>
                <w:webHidden/>
              </w:rPr>
              <w:tab/>
            </w:r>
            <w:r w:rsidR="00052D15">
              <w:rPr>
                <w:noProof/>
                <w:webHidden/>
              </w:rPr>
              <w:fldChar w:fldCharType="begin"/>
            </w:r>
            <w:r w:rsidR="00052D15">
              <w:rPr>
                <w:noProof/>
                <w:webHidden/>
              </w:rPr>
              <w:instrText xml:space="preserve"> PAGEREF _Toc29970991 \h </w:instrText>
            </w:r>
            <w:r w:rsidR="00052D15">
              <w:rPr>
                <w:noProof/>
                <w:webHidden/>
              </w:rPr>
            </w:r>
            <w:r w:rsidR="00052D15">
              <w:rPr>
                <w:noProof/>
                <w:webHidden/>
              </w:rPr>
              <w:fldChar w:fldCharType="separate"/>
            </w:r>
            <w:r w:rsidR="00052D15">
              <w:rPr>
                <w:noProof/>
                <w:webHidden/>
              </w:rPr>
              <w:t>18</w:t>
            </w:r>
            <w:r w:rsidR="00052D15">
              <w:rPr>
                <w:noProof/>
                <w:webHidden/>
              </w:rPr>
              <w:fldChar w:fldCharType="end"/>
            </w:r>
          </w:hyperlink>
        </w:p>
        <w:p w14:paraId="3ED3B8D9" w14:textId="45FB8472" w:rsidR="00052D15" w:rsidRDefault="005F289F">
          <w:pPr>
            <w:pStyle w:val="TOC2"/>
            <w:rPr>
              <w:noProof/>
              <w:lang w:eastAsia="en-AU"/>
            </w:rPr>
          </w:pPr>
          <w:hyperlink w:anchor="_Toc29970992" w:history="1">
            <w:r w:rsidR="00052D15" w:rsidRPr="00F63B2E">
              <w:rPr>
                <w:rStyle w:val="Hyperlink"/>
                <w:rFonts w:eastAsiaTheme="minorHAnsi"/>
                <w:noProof/>
              </w:rPr>
              <w:t>2.7 Will I be charged interest?</w:t>
            </w:r>
            <w:r w:rsidR="00052D15">
              <w:rPr>
                <w:noProof/>
                <w:webHidden/>
              </w:rPr>
              <w:tab/>
            </w:r>
            <w:r w:rsidR="00052D15">
              <w:rPr>
                <w:noProof/>
                <w:webHidden/>
              </w:rPr>
              <w:fldChar w:fldCharType="begin"/>
            </w:r>
            <w:r w:rsidR="00052D15">
              <w:rPr>
                <w:noProof/>
                <w:webHidden/>
              </w:rPr>
              <w:instrText xml:space="preserve"> PAGEREF _Toc29970992 \h </w:instrText>
            </w:r>
            <w:r w:rsidR="00052D15">
              <w:rPr>
                <w:noProof/>
                <w:webHidden/>
              </w:rPr>
            </w:r>
            <w:r w:rsidR="00052D15">
              <w:rPr>
                <w:noProof/>
                <w:webHidden/>
              </w:rPr>
              <w:fldChar w:fldCharType="separate"/>
            </w:r>
            <w:r w:rsidR="00052D15">
              <w:rPr>
                <w:noProof/>
                <w:webHidden/>
              </w:rPr>
              <w:t>18</w:t>
            </w:r>
            <w:r w:rsidR="00052D15">
              <w:rPr>
                <w:noProof/>
                <w:webHidden/>
              </w:rPr>
              <w:fldChar w:fldCharType="end"/>
            </w:r>
          </w:hyperlink>
        </w:p>
        <w:p w14:paraId="5B6743DB" w14:textId="76D7152B" w:rsidR="00052D15" w:rsidRDefault="005F289F">
          <w:pPr>
            <w:pStyle w:val="TOC2"/>
            <w:rPr>
              <w:noProof/>
              <w:lang w:eastAsia="en-AU"/>
            </w:rPr>
          </w:pPr>
          <w:hyperlink w:anchor="_Toc29970993" w:history="1">
            <w:r w:rsidR="00052D15" w:rsidRPr="00F63B2E">
              <w:rPr>
                <w:rStyle w:val="Hyperlink"/>
                <w:rFonts w:eastAsiaTheme="minorHAnsi"/>
                <w:noProof/>
              </w:rPr>
              <w:t>2.</w:t>
            </w:r>
            <w:r w:rsidR="00052D15" w:rsidRPr="00F63B2E">
              <w:rPr>
                <w:rStyle w:val="Hyperlink"/>
                <w:noProof/>
              </w:rPr>
              <w:t>8</w:t>
            </w:r>
            <w:r w:rsidR="00052D15" w:rsidRPr="00F63B2E">
              <w:rPr>
                <w:rStyle w:val="Hyperlink"/>
                <w:rFonts w:eastAsiaTheme="minorHAnsi"/>
                <w:noProof/>
              </w:rPr>
              <w:t xml:space="preserve"> Is there a loan fee?</w:t>
            </w:r>
            <w:r w:rsidR="00052D15">
              <w:rPr>
                <w:noProof/>
                <w:webHidden/>
              </w:rPr>
              <w:tab/>
            </w:r>
            <w:r w:rsidR="00052D15">
              <w:rPr>
                <w:noProof/>
                <w:webHidden/>
              </w:rPr>
              <w:fldChar w:fldCharType="begin"/>
            </w:r>
            <w:r w:rsidR="00052D15">
              <w:rPr>
                <w:noProof/>
                <w:webHidden/>
              </w:rPr>
              <w:instrText xml:space="preserve"> PAGEREF _Toc29970993 \h </w:instrText>
            </w:r>
            <w:r w:rsidR="00052D15">
              <w:rPr>
                <w:noProof/>
                <w:webHidden/>
              </w:rPr>
            </w:r>
            <w:r w:rsidR="00052D15">
              <w:rPr>
                <w:noProof/>
                <w:webHidden/>
              </w:rPr>
              <w:fldChar w:fldCharType="separate"/>
            </w:r>
            <w:r w:rsidR="00052D15">
              <w:rPr>
                <w:noProof/>
                <w:webHidden/>
              </w:rPr>
              <w:t>19</w:t>
            </w:r>
            <w:r w:rsidR="00052D15">
              <w:rPr>
                <w:noProof/>
                <w:webHidden/>
              </w:rPr>
              <w:fldChar w:fldCharType="end"/>
            </w:r>
          </w:hyperlink>
        </w:p>
        <w:p w14:paraId="23A31F66" w14:textId="51A96C42" w:rsidR="00052D15" w:rsidRDefault="005F289F">
          <w:pPr>
            <w:pStyle w:val="TOC1"/>
            <w:rPr>
              <w:noProof/>
              <w:lang w:eastAsia="en-AU"/>
            </w:rPr>
          </w:pPr>
          <w:hyperlink w:anchor="_Toc29970994" w:history="1">
            <w:r w:rsidR="00052D15" w:rsidRPr="00F63B2E">
              <w:rPr>
                <w:rStyle w:val="Hyperlink"/>
                <w:noProof/>
              </w:rPr>
              <w:t>3.  APPLYING FOR A VET STUDENT LOAN</w:t>
            </w:r>
            <w:r w:rsidR="00052D15">
              <w:rPr>
                <w:noProof/>
                <w:webHidden/>
              </w:rPr>
              <w:tab/>
            </w:r>
            <w:r w:rsidR="00052D15">
              <w:rPr>
                <w:noProof/>
                <w:webHidden/>
              </w:rPr>
              <w:fldChar w:fldCharType="begin"/>
            </w:r>
            <w:r w:rsidR="00052D15">
              <w:rPr>
                <w:noProof/>
                <w:webHidden/>
              </w:rPr>
              <w:instrText xml:space="preserve"> PAGEREF _Toc29970994 \h </w:instrText>
            </w:r>
            <w:r w:rsidR="00052D15">
              <w:rPr>
                <w:noProof/>
                <w:webHidden/>
              </w:rPr>
            </w:r>
            <w:r w:rsidR="00052D15">
              <w:rPr>
                <w:noProof/>
                <w:webHidden/>
              </w:rPr>
              <w:fldChar w:fldCharType="separate"/>
            </w:r>
            <w:r w:rsidR="00052D15">
              <w:rPr>
                <w:noProof/>
                <w:webHidden/>
              </w:rPr>
              <w:t>20</w:t>
            </w:r>
            <w:r w:rsidR="00052D15">
              <w:rPr>
                <w:noProof/>
                <w:webHidden/>
              </w:rPr>
              <w:fldChar w:fldCharType="end"/>
            </w:r>
          </w:hyperlink>
        </w:p>
        <w:p w14:paraId="43F842AD" w14:textId="45D6BFAD" w:rsidR="00052D15" w:rsidRDefault="005F289F">
          <w:pPr>
            <w:pStyle w:val="TOC2"/>
            <w:rPr>
              <w:noProof/>
              <w:lang w:eastAsia="en-AU"/>
            </w:rPr>
          </w:pPr>
          <w:hyperlink w:anchor="_Toc29970995" w:history="1">
            <w:r w:rsidR="00052D15" w:rsidRPr="00F63B2E">
              <w:rPr>
                <w:rStyle w:val="Hyperlink"/>
                <w:noProof/>
              </w:rPr>
              <w:t>3.1 How do I apply for a VET Student Loan?</w:t>
            </w:r>
            <w:r w:rsidR="00052D15">
              <w:rPr>
                <w:noProof/>
                <w:webHidden/>
              </w:rPr>
              <w:tab/>
            </w:r>
            <w:r w:rsidR="00052D15">
              <w:rPr>
                <w:noProof/>
                <w:webHidden/>
              </w:rPr>
              <w:fldChar w:fldCharType="begin"/>
            </w:r>
            <w:r w:rsidR="00052D15">
              <w:rPr>
                <w:noProof/>
                <w:webHidden/>
              </w:rPr>
              <w:instrText xml:space="preserve"> PAGEREF _Toc29970995 \h </w:instrText>
            </w:r>
            <w:r w:rsidR="00052D15">
              <w:rPr>
                <w:noProof/>
                <w:webHidden/>
              </w:rPr>
            </w:r>
            <w:r w:rsidR="00052D15">
              <w:rPr>
                <w:noProof/>
                <w:webHidden/>
              </w:rPr>
              <w:fldChar w:fldCharType="separate"/>
            </w:r>
            <w:r w:rsidR="00052D15">
              <w:rPr>
                <w:noProof/>
                <w:webHidden/>
              </w:rPr>
              <w:t>20</w:t>
            </w:r>
            <w:r w:rsidR="00052D15">
              <w:rPr>
                <w:noProof/>
                <w:webHidden/>
              </w:rPr>
              <w:fldChar w:fldCharType="end"/>
            </w:r>
          </w:hyperlink>
        </w:p>
        <w:p w14:paraId="2622D0A6" w14:textId="129A43CE" w:rsidR="00052D15" w:rsidRDefault="005F289F">
          <w:pPr>
            <w:pStyle w:val="TOC3"/>
            <w:rPr>
              <w:noProof/>
              <w:lang w:eastAsia="en-AU"/>
            </w:rPr>
          </w:pPr>
          <w:hyperlink w:anchor="_Toc29970996" w:history="1">
            <w:r w:rsidR="00052D15" w:rsidRPr="00F63B2E">
              <w:rPr>
                <w:rStyle w:val="Hyperlink"/>
                <w:noProof/>
              </w:rPr>
              <w:t>Students under the age of 18</w:t>
            </w:r>
            <w:r w:rsidR="00052D15">
              <w:rPr>
                <w:noProof/>
                <w:webHidden/>
              </w:rPr>
              <w:tab/>
            </w:r>
            <w:r w:rsidR="00052D15">
              <w:rPr>
                <w:noProof/>
                <w:webHidden/>
              </w:rPr>
              <w:fldChar w:fldCharType="begin"/>
            </w:r>
            <w:r w:rsidR="00052D15">
              <w:rPr>
                <w:noProof/>
                <w:webHidden/>
              </w:rPr>
              <w:instrText xml:space="preserve"> PAGEREF _Toc29970996 \h </w:instrText>
            </w:r>
            <w:r w:rsidR="00052D15">
              <w:rPr>
                <w:noProof/>
                <w:webHidden/>
              </w:rPr>
            </w:r>
            <w:r w:rsidR="00052D15">
              <w:rPr>
                <w:noProof/>
                <w:webHidden/>
              </w:rPr>
              <w:fldChar w:fldCharType="separate"/>
            </w:r>
            <w:r w:rsidR="00052D15">
              <w:rPr>
                <w:noProof/>
                <w:webHidden/>
              </w:rPr>
              <w:t>20</w:t>
            </w:r>
            <w:r w:rsidR="00052D15">
              <w:rPr>
                <w:noProof/>
                <w:webHidden/>
              </w:rPr>
              <w:fldChar w:fldCharType="end"/>
            </w:r>
          </w:hyperlink>
        </w:p>
        <w:p w14:paraId="20AB3611" w14:textId="131B0F90" w:rsidR="00052D15" w:rsidRDefault="005F289F">
          <w:pPr>
            <w:pStyle w:val="TOC3"/>
            <w:rPr>
              <w:noProof/>
              <w:lang w:eastAsia="en-AU"/>
            </w:rPr>
          </w:pPr>
          <w:hyperlink w:anchor="_Toc29970997" w:history="1">
            <w:r w:rsidR="00052D15" w:rsidRPr="00F63B2E">
              <w:rPr>
                <w:rStyle w:val="Hyperlink"/>
                <w:noProof/>
              </w:rPr>
              <w:t>Tax file number requirements</w:t>
            </w:r>
            <w:r w:rsidR="00052D15">
              <w:rPr>
                <w:noProof/>
                <w:webHidden/>
              </w:rPr>
              <w:tab/>
            </w:r>
            <w:r w:rsidR="00052D15">
              <w:rPr>
                <w:noProof/>
                <w:webHidden/>
              </w:rPr>
              <w:fldChar w:fldCharType="begin"/>
            </w:r>
            <w:r w:rsidR="00052D15">
              <w:rPr>
                <w:noProof/>
                <w:webHidden/>
              </w:rPr>
              <w:instrText xml:space="preserve"> PAGEREF _Toc29970997 \h </w:instrText>
            </w:r>
            <w:r w:rsidR="00052D15">
              <w:rPr>
                <w:noProof/>
                <w:webHidden/>
              </w:rPr>
            </w:r>
            <w:r w:rsidR="00052D15">
              <w:rPr>
                <w:noProof/>
                <w:webHidden/>
              </w:rPr>
              <w:fldChar w:fldCharType="separate"/>
            </w:r>
            <w:r w:rsidR="00052D15">
              <w:rPr>
                <w:noProof/>
                <w:webHidden/>
              </w:rPr>
              <w:t>21</w:t>
            </w:r>
            <w:r w:rsidR="00052D15">
              <w:rPr>
                <w:noProof/>
                <w:webHidden/>
              </w:rPr>
              <w:fldChar w:fldCharType="end"/>
            </w:r>
          </w:hyperlink>
        </w:p>
        <w:p w14:paraId="6345E1C5" w14:textId="4447810B" w:rsidR="00052D15" w:rsidRDefault="005F289F">
          <w:pPr>
            <w:pStyle w:val="TOC3"/>
            <w:rPr>
              <w:noProof/>
              <w:lang w:eastAsia="en-AU"/>
            </w:rPr>
          </w:pPr>
          <w:hyperlink w:anchor="_Toc29970998" w:history="1">
            <w:r w:rsidR="00052D15" w:rsidRPr="00F63B2E">
              <w:rPr>
                <w:rStyle w:val="Hyperlink"/>
                <w:noProof/>
              </w:rPr>
              <w:t>What supporting documentation will I need?</w:t>
            </w:r>
            <w:r w:rsidR="00052D15">
              <w:rPr>
                <w:noProof/>
                <w:webHidden/>
              </w:rPr>
              <w:tab/>
            </w:r>
            <w:r w:rsidR="00052D15">
              <w:rPr>
                <w:noProof/>
                <w:webHidden/>
              </w:rPr>
              <w:fldChar w:fldCharType="begin"/>
            </w:r>
            <w:r w:rsidR="00052D15">
              <w:rPr>
                <w:noProof/>
                <w:webHidden/>
              </w:rPr>
              <w:instrText xml:space="preserve"> PAGEREF _Toc29970998 \h </w:instrText>
            </w:r>
            <w:r w:rsidR="00052D15">
              <w:rPr>
                <w:noProof/>
                <w:webHidden/>
              </w:rPr>
            </w:r>
            <w:r w:rsidR="00052D15">
              <w:rPr>
                <w:noProof/>
                <w:webHidden/>
              </w:rPr>
              <w:fldChar w:fldCharType="separate"/>
            </w:r>
            <w:r w:rsidR="00052D15">
              <w:rPr>
                <w:noProof/>
                <w:webHidden/>
              </w:rPr>
              <w:t>21</w:t>
            </w:r>
            <w:r w:rsidR="00052D15">
              <w:rPr>
                <w:noProof/>
                <w:webHidden/>
              </w:rPr>
              <w:fldChar w:fldCharType="end"/>
            </w:r>
          </w:hyperlink>
        </w:p>
        <w:p w14:paraId="0AF33A3B" w14:textId="072DF715" w:rsidR="00052D15" w:rsidRDefault="005F289F">
          <w:pPr>
            <w:pStyle w:val="TOC2"/>
            <w:rPr>
              <w:noProof/>
              <w:lang w:eastAsia="en-AU"/>
            </w:rPr>
          </w:pPr>
          <w:hyperlink w:anchor="_Toc29970999" w:history="1">
            <w:r w:rsidR="00052D15" w:rsidRPr="00F63B2E">
              <w:rPr>
                <w:rStyle w:val="Hyperlink"/>
                <w:noProof/>
              </w:rPr>
              <w:t>3.2 What if I want to enrol in another course or I want to change my course?</w:t>
            </w:r>
            <w:r w:rsidR="00052D15">
              <w:rPr>
                <w:noProof/>
                <w:webHidden/>
              </w:rPr>
              <w:tab/>
            </w:r>
            <w:r w:rsidR="00052D15">
              <w:rPr>
                <w:noProof/>
                <w:webHidden/>
              </w:rPr>
              <w:fldChar w:fldCharType="begin"/>
            </w:r>
            <w:r w:rsidR="00052D15">
              <w:rPr>
                <w:noProof/>
                <w:webHidden/>
              </w:rPr>
              <w:instrText xml:space="preserve"> PAGEREF _Toc29970999 \h </w:instrText>
            </w:r>
            <w:r w:rsidR="00052D15">
              <w:rPr>
                <w:noProof/>
                <w:webHidden/>
              </w:rPr>
            </w:r>
            <w:r w:rsidR="00052D15">
              <w:rPr>
                <w:noProof/>
                <w:webHidden/>
              </w:rPr>
              <w:fldChar w:fldCharType="separate"/>
            </w:r>
            <w:r w:rsidR="00052D15">
              <w:rPr>
                <w:noProof/>
                <w:webHidden/>
              </w:rPr>
              <w:t>22</w:t>
            </w:r>
            <w:r w:rsidR="00052D15">
              <w:rPr>
                <w:noProof/>
                <w:webHidden/>
              </w:rPr>
              <w:fldChar w:fldCharType="end"/>
            </w:r>
          </w:hyperlink>
        </w:p>
        <w:p w14:paraId="300D9FFC" w14:textId="4316B8E9" w:rsidR="00052D15" w:rsidRDefault="005F289F">
          <w:pPr>
            <w:pStyle w:val="TOC2"/>
            <w:rPr>
              <w:noProof/>
              <w:lang w:eastAsia="en-AU"/>
            </w:rPr>
          </w:pPr>
          <w:hyperlink w:anchor="_Toc29971000" w:history="1">
            <w:r w:rsidR="00052D15" w:rsidRPr="00F63B2E">
              <w:rPr>
                <w:rStyle w:val="Hyperlink"/>
                <w:noProof/>
              </w:rPr>
              <w:t>3.3 What happens when I change my provider (but not my course)?</w:t>
            </w:r>
            <w:r w:rsidR="00052D15">
              <w:rPr>
                <w:noProof/>
                <w:webHidden/>
              </w:rPr>
              <w:tab/>
            </w:r>
            <w:r w:rsidR="00052D15">
              <w:rPr>
                <w:noProof/>
                <w:webHidden/>
              </w:rPr>
              <w:fldChar w:fldCharType="begin"/>
            </w:r>
            <w:r w:rsidR="00052D15">
              <w:rPr>
                <w:noProof/>
                <w:webHidden/>
              </w:rPr>
              <w:instrText xml:space="preserve"> PAGEREF _Toc29971000 \h </w:instrText>
            </w:r>
            <w:r w:rsidR="00052D15">
              <w:rPr>
                <w:noProof/>
                <w:webHidden/>
              </w:rPr>
            </w:r>
            <w:r w:rsidR="00052D15">
              <w:rPr>
                <w:noProof/>
                <w:webHidden/>
              </w:rPr>
              <w:fldChar w:fldCharType="separate"/>
            </w:r>
            <w:r w:rsidR="00052D15">
              <w:rPr>
                <w:noProof/>
                <w:webHidden/>
              </w:rPr>
              <w:t>22</w:t>
            </w:r>
            <w:r w:rsidR="00052D15">
              <w:rPr>
                <w:noProof/>
                <w:webHidden/>
              </w:rPr>
              <w:fldChar w:fldCharType="end"/>
            </w:r>
          </w:hyperlink>
        </w:p>
        <w:p w14:paraId="15BF4304" w14:textId="5C07A5AC" w:rsidR="00052D15" w:rsidRDefault="005F289F">
          <w:pPr>
            <w:pStyle w:val="TOC2"/>
            <w:rPr>
              <w:noProof/>
              <w:lang w:eastAsia="en-AU"/>
            </w:rPr>
          </w:pPr>
          <w:hyperlink w:anchor="_Toc29971001" w:history="1">
            <w:r w:rsidR="00052D15" w:rsidRPr="00F63B2E">
              <w:rPr>
                <w:rStyle w:val="Hyperlink"/>
                <w:noProof/>
              </w:rPr>
              <w:t>3.4 What is the census day?</w:t>
            </w:r>
            <w:r w:rsidR="00052D15">
              <w:rPr>
                <w:noProof/>
                <w:webHidden/>
              </w:rPr>
              <w:tab/>
            </w:r>
            <w:r w:rsidR="00052D15">
              <w:rPr>
                <w:noProof/>
                <w:webHidden/>
              </w:rPr>
              <w:fldChar w:fldCharType="begin"/>
            </w:r>
            <w:r w:rsidR="00052D15">
              <w:rPr>
                <w:noProof/>
                <w:webHidden/>
              </w:rPr>
              <w:instrText xml:space="preserve"> PAGEREF _Toc29971001 \h </w:instrText>
            </w:r>
            <w:r w:rsidR="00052D15">
              <w:rPr>
                <w:noProof/>
                <w:webHidden/>
              </w:rPr>
            </w:r>
            <w:r w:rsidR="00052D15">
              <w:rPr>
                <w:noProof/>
                <w:webHidden/>
              </w:rPr>
              <w:fldChar w:fldCharType="separate"/>
            </w:r>
            <w:r w:rsidR="00052D15">
              <w:rPr>
                <w:noProof/>
                <w:webHidden/>
              </w:rPr>
              <w:t>22</w:t>
            </w:r>
            <w:r w:rsidR="00052D15">
              <w:rPr>
                <w:noProof/>
                <w:webHidden/>
              </w:rPr>
              <w:fldChar w:fldCharType="end"/>
            </w:r>
          </w:hyperlink>
        </w:p>
        <w:p w14:paraId="657ABA55" w14:textId="62728156" w:rsidR="00052D15" w:rsidRDefault="005F289F">
          <w:pPr>
            <w:pStyle w:val="TOC2"/>
            <w:rPr>
              <w:noProof/>
              <w:lang w:eastAsia="en-AU"/>
            </w:rPr>
          </w:pPr>
          <w:hyperlink w:anchor="_Toc29971002" w:history="1">
            <w:r w:rsidR="00052D15" w:rsidRPr="00F63B2E">
              <w:rPr>
                <w:rStyle w:val="Hyperlink"/>
                <w:noProof/>
              </w:rPr>
              <w:t>3.5 How do I confirm my continued engagement in my course?</w:t>
            </w:r>
            <w:r w:rsidR="00052D15">
              <w:rPr>
                <w:noProof/>
                <w:webHidden/>
              </w:rPr>
              <w:tab/>
            </w:r>
            <w:r w:rsidR="00052D15">
              <w:rPr>
                <w:noProof/>
                <w:webHidden/>
              </w:rPr>
              <w:fldChar w:fldCharType="begin"/>
            </w:r>
            <w:r w:rsidR="00052D15">
              <w:rPr>
                <w:noProof/>
                <w:webHidden/>
              </w:rPr>
              <w:instrText xml:space="preserve"> PAGEREF _Toc29971002 \h </w:instrText>
            </w:r>
            <w:r w:rsidR="00052D15">
              <w:rPr>
                <w:noProof/>
                <w:webHidden/>
              </w:rPr>
            </w:r>
            <w:r w:rsidR="00052D15">
              <w:rPr>
                <w:noProof/>
                <w:webHidden/>
              </w:rPr>
              <w:fldChar w:fldCharType="separate"/>
            </w:r>
            <w:r w:rsidR="00052D15">
              <w:rPr>
                <w:noProof/>
                <w:webHidden/>
              </w:rPr>
              <w:t>23</w:t>
            </w:r>
            <w:r w:rsidR="00052D15">
              <w:rPr>
                <w:noProof/>
                <w:webHidden/>
              </w:rPr>
              <w:fldChar w:fldCharType="end"/>
            </w:r>
          </w:hyperlink>
        </w:p>
        <w:p w14:paraId="304B2C77" w14:textId="23FA17AE" w:rsidR="00052D15" w:rsidRDefault="005F289F">
          <w:pPr>
            <w:pStyle w:val="TOC2"/>
            <w:rPr>
              <w:noProof/>
              <w:lang w:eastAsia="en-AU"/>
            </w:rPr>
          </w:pPr>
          <w:hyperlink w:anchor="_Toc29971003" w:history="1">
            <w:r w:rsidR="00052D15" w:rsidRPr="00F63B2E">
              <w:rPr>
                <w:rStyle w:val="Hyperlink"/>
                <w:noProof/>
              </w:rPr>
              <w:t>3.6 What happens if the census day has already passed?</w:t>
            </w:r>
            <w:r w:rsidR="00052D15">
              <w:rPr>
                <w:noProof/>
                <w:webHidden/>
              </w:rPr>
              <w:tab/>
            </w:r>
            <w:r w:rsidR="00052D15">
              <w:rPr>
                <w:noProof/>
                <w:webHidden/>
              </w:rPr>
              <w:fldChar w:fldCharType="begin"/>
            </w:r>
            <w:r w:rsidR="00052D15">
              <w:rPr>
                <w:noProof/>
                <w:webHidden/>
              </w:rPr>
              <w:instrText xml:space="preserve"> PAGEREF _Toc29971003 \h </w:instrText>
            </w:r>
            <w:r w:rsidR="00052D15">
              <w:rPr>
                <w:noProof/>
                <w:webHidden/>
              </w:rPr>
            </w:r>
            <w:r w:rsidR="00052D15">
              <w:rPr>
                <w:noProof/>
                <w:webHidden/>
              </w:rPr>
              <w:fldChar w:fldCharType="separate"/>
            </w:r>
            <w:r w:rsidR="00052D15">
              <w:rPr>
                <w:noProof/>
                <w:webHidden/>
              </w:rPr>
              <w:t>23</w:t>
            </w:r>
            <w:r w:rsidR="00052D15">
              <w:rPr>
                <w:noProof/>
                <w:webHidden/>
              </w:rPr>
              <w:fldChar w:fldCharType="end"/>
            </w:r>
          </w:hyperlink>
        </w:p>
        <w:p w14:paraId="4EF5A60C" w14:textId="338E372D" w:rsidR="00052D15" w:rsidRDefault="005F289F">
          <w:pPr>
            <w:pStyle w:val="TOC1"/>
            <w:rPr>
              <w:noProof/>
              <w:lang w:eastAsia="en-AU"/>
            </w:rPr>
          </w:pPr>
          <w:hyperlink w:anchor="_Toc29971004" w:history="1">
            <w:r w:rsidR="00052D15" w:rsidRPr="00F63B2E">
              <w:rPr>
                <w:rStyle w:val="Hyperlink"/>
                <w:rFonts w:eastAsiaTheme="minorHAnsi"/>
                <w:noProof/>
              </w:rPr>
              <w:t>4.  KEEPING TRACK OF YOUR VET STUDENT LOAN</w:t>
            </w:r>
            <w:r w:rsidR="00052D15">
              <w:rPr>
                <w:noProof/>
                <w:webHidden/>
              </w:rPr>
              <w:tab/>
            </w:r>
            <w:r w:rsidR="00052D15">
              <w:rPr>
                <w:noProof/>
                <w:webHidden/>
              </w:rPr>
              <w:fldChar w:fldCharType="begin"/>
            </w:r>
            <w:r w:rsidR="00052D15">
              <w:rPr>
                <w:noProof/>
                <w:webHidden/>
              </w:rPr>
              <w:instrText xml:space="preserve"> PAGEREF _Toc29971004 \h </w:instrText>
            </w:r>
            <w:r w:rsidR="00052D15">
              <w:rPr>
                <w:noProof/>
                <w:webHidden/>
              </w:rPr>
            </w:r>
            <w:r w:rsidR="00052D15">
              <w:rPr>
                <w:noProof/>
                <w:webHidden/>
              </w:rPr>
              <w:fldChar w:fldCharType="separate"/>
            </w:r>
            <w:r w:rsidR="00052D15">
              <w:rPr>
                <w:noProof/>
                <w:webHidden/>
              </w:rPr>
              <w:t>24</w:t>
            </w:r>
            <w:r w:rsidR="00052D15">
              <w:rPr>
                <w:noProof/>
                <w:webHidden/>
              </w:rPr>
              <w:fldChar w:fldCharType="end"/>
            </w:r>
          </w:hyperlink>
        </w:p>
        <w:p w14:paraId="40F00BE0" w14:textId="7B3AA074" w:rsidR="00052D15" w:rsidRDefault="005F289F">
          <w:pPr>
            <w:pStyle w:val="TOC2"/>
            <w:rPr>
              <w:noProof/>
              <w:lang w:eastAsia="en-AU"/>
            </w:rPr>
          </w:pPr>
          <w:hyperlink w:anchor="_Toc29971005" w:history="1">
            <w:r w:rsidR="00052D15" w:rsidRPr="00F63B2E">
              <w:rPr>
                <w:rStyle w:val="Hyperlink"/>
                <w:noProof/>
              </w:rPr>
              <w:t>4.1 Your Commonwealth Higher Education Student Support Number (CHESSN)</w:t>
            </w:r>
            <w:r w:rsidR="00052D15">
              <w:rPr>
                <w:noProof/>
                <w:webHidden/>
              </w:rPr>
              <w:tab/>
            </w:r>
            <w:r w:rsidR="00052D15">
              <w:rPr>
                <w:noProof/>
                <w:webHidden/>
              </w:rPr>
              <w:fldChar w:fldCharType="begin"/>
            </w:r>
            <w:r w:rsidR="00052D15">
              <w:rPr>
                <w:noProof/>
                <w:webHidden/>
              </w:rPr>
              <w:instrText xml:space="preserve"> PAGEREF _Toc29971005 \h </w:instrText>
            </w:r>
            <w:r w:rsidR="00052D15">
              <w:rPr>
                <w:noProof/>
                <w:webHidden/>
              </w:rPr>
            </w:r>
            <w:r w:rsidR="00052D15">
              <w:rPr>
                <w:noProof/>
                <w:webHidden/>
              </w:rPr>
              <w:fldChar w:fldCharType="separate"/>
            </w:r>
            <w:r w:rsidR="00052D15">
              <w:rPr>
                <w:noProof/>
                <w:webHidden/>
              </w:rPr>
              <w:t>24</w:t>
            </w:r>
            <w:r w:rsidR="00052D15">
              <w:rPr>
                <w:noProof/>
                <w:webHidden/>
              </w:rPr>
              <w:fldChar w:fldCharType="end"/>
            </w:r>
          </w:hyperlink>
        </w:p>
        <w:p w14:paraId="54047155" w14:textId="44E85754" w:rsidR="00052D15" w:rsidRDefault="005F289F">
          <w:pPr>
            <w:pStyle w:val="TOC3"/>
            <w:rPr>
              <w:noProof/>
              <w:lang w:eastAsia="en-AU"/>
            </w:rPr>
          </w:pPr>
          <w:hyperlink w:anchor="_Toc29971006" w:history="1">
            <w:r w:rsidR="00052D15" w:rsidRPr="00F63B2E">
              <w:rPr>
                <w:rStyle w:val="Hyperlink"/>
                <w:noProof/>
              </w:rPr>
              <w:t>4.1.1 Why is it important to have only one CHESSN?</w:t>
            </w:r>
            <w:r w:rsidR="00052D15">
              <w:rPr>
                <w:noProof/>
                <w:webHidden/>
              </w:rPr>
              <w:tab/>
            </w:r>
            <w:r w:rsidR="00052D15">
              <w:rPr>
                <w:noProof/>
                <w:webHidden/>
              </w:rPr>
              <w:fldChar w:fldCharType="begin"/>
            </w:r>
            <w:r w:rsidR="00052D15">
              <w:rPr>
                <w:noProof/>
                <w:webHidden/>
              </w:rPr>
              <w:instrText xml:space="preserve"> PAGEREF _Toc29971006 \h </w:instrText>
            </w:r>
            <w:r w:rsidR="00052D15">
              <w:rPr>
                <w:noProof/>
                <w:webHidden/>
              </w:rPr>
            </w:r>
            <w:r w:rsidR="00052D15">
              <w:rPr>
                <w:noProof/>
                <w:webHidden/>
              </w:rPr>
              <w:fldChar w:fldCharType="separate"/>
            </w:r>
            <w:r w:rsidR="00052D15">
              <w:rPr>
                <w:noProof/>
                <w:webHidden/>
              </w:rPr>
              <w:t>24</w:t>
            </w:r>
            <w:r w:rsidR="00052D15">
              <w:rPr>
                <w:noProof/>
                <w:webHidden/>
              </w:rPr>
              <w:fldChar w:fldCharType="end"/>
            </w:r>
          </w:hyperlink>
        </w:p>
        <w:p w14:paraId="497CA55E" w14:textId="4D42702F" w:rsidR="00052D15" w:rsidRDefault="005F289F">
          <w:pPr>
            <w:pStyle w:val="TOC2"/>
            <w:rPr>
              <w:noProof/>
              <w:lang w:eastAsia="en-AU"/>
            </w:rPr>
          </w:pPr>
          <w:hyperlink w:anchor="_Toc29971007" w:history="1">
            <w:r w:rsidR="00052D15" w:rsidRPr="00F63B2E">
              <w:rPr>
                <w:rStyle w:val="Hyperlink"/>
                <w:noProof/>
              </w:rPr>
              <w:t>4.2 Fee notices</w:t>
            </w:r>
            <w:r w:rsidR="00052D15">
              <w:rPr>
                <w:noProof/>
                <w:webHidden/>
              </w:rPr>
              <w:tab/>
            </w:r>
            <w:r w:rsidR="00052D15">
              <w:rPr>
                <w:noProof/>
                <w:webHidden/>
              </w:rPr>
              <w:fldChar w:fldCharType="begin"/>
            </w:r>
            <w:r w:rsidR="00052D15">
              <w:rPr>
                <w:noProof/>
                <w:webHidden/>
              </w:rPr>
              <w:instrText xml:space="preserve"> PAGEREF _Toc29971007 \h </w:instrText>
            </w:r>
            <w:r w:rsidR="00052D15">
              <w:rPr>
                <w:noProof/>
                <w:webHidden/>
              </w:rPr>
            </w:r>
            <w:r w:rsidR="00052D15">
              <w:rPr>
                <w:noProof/>
                <w:webHidden/>
              </w:rPr>
              <w:fldChar w:fldCharType="separate"/>
            </w:r>
            <w:r w:rsidR="00052D15">
              <w:rPr>
                <w:noProof/>
                <w:webHidden/>
              </w:rPr>
              <w:t>24</w:t>
            </w:r>
            <w:r w:rsidR="00052D15">
              <w:rPr>
                <w:noProof/>
                <w:webHidden/>
              </w:rPr>
              <w:fldChar w:fldCharType="end"/>
            </w:r>
          </w:hyperlink>
        </w:p>
        <w:p w14:paraId="4DE0D8AB" w14:textId="33CE0FB8" w:rsidR="00052D15" w:rsidRDefault="005F289F">
          <w:pPr>
            <w:pStyle w:val="TOC2"/>
            <w:rPr>
              <w:noProof/>
              <w:lang w:eastAsia="en-AU"/>
            </w:rPr>
          </w:pPr>
          <w:hyperlink w:anchor="_Toc29971008" w:history="1">
            <w:r w:rsidR="00052D15" w:rsidRPr="00F63B2E">
              <w:rPr>
                <w:rStyle w:val="Hyperlink"/>
                <w:noProof/>
              </w:rPr>
              <w:t>4.3 Your Commonwealth Assistance Notice (CAN)</w:t>
            </w:r>
            <w:r w:rsidR="00052D15">
              <w:rPr>
                <w:noProof/>
                <w:webHidden/>
              </w:rPr>
              <w:tab/>
            </w:r>
            <w:r w:rsidR="00052D15">
              <w:rPr>
                <w:noProof/>
                <w:webHidden/>
              </w:rPr>
              <w:fldChar w:fldCharType="begin"/>
            </w:r>
            <w:r w:rsidR="00052D15">
              <w:rPr>
                <w:noProof/>
                <w:webHidden/>
              </w:rPr>
              <w:instrText xml:space="preserve"> PAGEREF _Toc29971008 \h </w:instrText>
            </w:r>
            <w:r w:rsidR="00052D15">
              <w:rPr>
                <w:noProof/>
                <w:webHidden/>
              </w:rPr>
            </w:r>
            <w:r w:rsidR="00052D15">
              <w:rPr>
                <w:noProof/>
                <w:webHidden/>
              </w:rPr>
              <w:fldChar w:fldCharType="separate"/>
            </w:r>
            <w:r w:rsidR="00052D15">
              <w:rPr>
                <w:noProof/>
                <w:webHidden/>
              </w:rPr>
              <w:t>25</w:t>
            </w:r>
            <w:r w:rsidR="00052D15">
              <w:rPr>
                <w:noProof/>
                <w:webHidden/>
              </w:rPr>
              <w:fldChar w:fldCharType="end"/>
            </w:r>
          </w:hyperlink>
        </w:p>
        <w:p w14:paraId="45E509F0" w14:textId="40547FE2" w:rsidR="00052D15" w:rsidRDefault="005F289F">
          <w:pPr>
            <w:pStyle w:val="TOC2"/>
            <w:rPr>
              <w:noProof/>
              <w:lang w:eastAsia="en-AU"/>
            </w:rPr>
          </w:pPr>
          <w:hyperlink w:anchor="_Toc29971009" w:history="1">
            <w:r w:rsidR="00052D15" w:rsidRPr="00F63B2E">
              <w:rPr>
                <w:rStyle w:val="Hyperlink"/>
                <w:noProof/>
              </w:rPr>
              <w:t>4.4 myHELPbalance and myGov</w:t>
            </w:r>
            <w:r w:rsidR="00052D15">
              <w:rPr>
                <w:noProof/>
                <w:webHidden/>
              </w:rPr>
              <w:tab/>
            </w:r>
            <w:r w:rsidR="00052D15">
              <w:rPr>
                <w:noProof/>
                <w:webHidden/>
              </w:rPr>
              <w:fldChar w:fldCharType="begin"/>
            </w:r>
            <w:r w:rsidR="00052D15">
              <w:rPr>
                <w:noProof/>
                <w:webHidden/>
              </w:rPr>
              <w:instrText xml:space="preserve"> PAGEREF _Toc29971009 \h </w:instrText>
            </w:r>
            <w:r w:rsidR="00052D15">
              <w:rPr>
                <w:noProof/>
                <w:webHidden/>
              </w:rPr>
            </w:r>
            <w:r w:rsidR="00052D15">
              <w:rPr>
                <w:noProof/>
                <w:webHidden/>
              </w:rPr>
              <w:fldChar w:fldCharType="separate"/>
            </w:r>
            <w:r w:rsidR="00052D15">
              <w:rPr>
                <w:noProof/>
                <w:webHidden/>
              </w:rPr>
              <w:t>25</w:t>
            </w:r>
            <w:r w:rsidR="00052D15">
              <w:rPr>
                <w:noProof/>
                <w:webHidden/>
              </w:rPr>
              <w:fldChar w:fldCharType="end"/>
            </w:r>
          </w:hyperlink>
        </w:p>
        <w:p w14:paraId="7EBB12A7" w14:textId="1233F37A" w:rsidR="00052D15" w:rsidRDefault="005F289F">
          <w:pPr>
            <w:pStyle w:val="TOC2"/>
            <w:rPr>
              <w:noProof/>
              <w:lang w:eastAsia="en-AU"/>
            </w:rPr>
          </w:pPr>
          <w:hyperlink w:anchor="_Toc29971010" w:history="1">
            <w:r w:rsidR="00052D15" w:rsidRPr="00F63B2E">
              <w:rPr>
                <w:rStyle w:val="Hyperlink"/>
                <w:noProof/>
              </w:rPr>
              <w:t>4.5 Your VETSL account</w:t>
            </w:r>
            <w:r w:rsidR="00052D15">
              <w:rPr>
                <w:noProof/>
                <w:webHidden/>
              </w:rPr>
              <w:tab/>
            </w:r>
            <w:r w:rsidR="00052D15">
              <w:rPr>
                <w:noProof/>
                <w:webHidden/>
              </w:rPr>
              <w:fldChar w:fldCharType="begin"/>
            </w:r>
            <w:r w:rsidR="00052D15">
              <w:rPr>
                <w:noProof/>
                <w:webHidden/>
              </w:rPr>
              <w:instrText xml:space="preserve"> PAGEREF _Toc29971010 \h </w:instrText>
            </w:r>
            <w:r w:rsidR="00052D15">
              <w:rPr>
                <w:noProof/>
                <w:webHidden/>
              </w:rPr>
            </w:r>
            <w:r w:rsidR="00052D15">
              <w:rPr>
                <w:noProof/>
                <w:webHidden/>
              </w:rPr>
              <w:fldChar w:fldCharType="separate"/>
            </w:r>
            <w:r w:rsidR="00052D15">
              <w:rPr>
                <w:noProof/>
                <w:webHidden/>
              </w:rPr>
              <w:t>26</w:t>
            </w:r>
            <w:r w:rsidR="00052D15">
              <w:rPr>
                <w:noProof/>
                <w:webHidden/>
              </w:rPr>
              <w:fldChar w:fldCharType="end"/>
            </w:r>
          </w:hyperlink>
        </w:p>
        <w:p w14:paraId="69C78208" w14:textId="21877F34" w:rsidR="00052D15" w:rsidRDefault="005F289F">
          <w:pPr>
            <w:pStyle w:val="TOC1"/>
            <w:rPr>
              <w:noProof/>
              <w:lang w:eastAsia="en-AU"/>
            </w:rPr>
          </w:pPr>
          <w:hyperlink w:anchor="_Toc29971011" w:history="1">
            <w:r w:rsidR="00052D15" w:rsidRPr="00F63B2E">
              <w:rPr>
                <w:rStyle w:val="Hyperlink"/>
                <w:rFonts w:eastAsiaTheme="minorHAnsi"/>
                <w:noProof/>
              </w:rPr>
              <w:t xml:space="preserve">5.  </w:t>
            </w:r>
            <w:r w:rsidR="00052D15" w:rsidRPr="00F63B2E">
              <w:rPr>
                <w:rStyle w:val="Hyperlink"/>
                <w:noProof/>
              </w:rPr>
              <w:t>WITHDR</w:t>
            </w:r>
            <w:r w:rsidR="00052D15" w:rsidRPr="00F63B2E">
              <w:rPr>
                <w:rStyle w:val="Hyperlink"/>
                <w:noProof/>
                <w:spacing w:val="1"/>
              </w:rPr>
              <w:t>AW</w:t>
            </w:r>
            <w:r w:rsidR="00052D15" w:rsidRPr="00F63B2E">
              <w:rPr>
                <w:rStyle w:val="Hyperlink"/>
                <w:noProof/>
              </w:rPr>
              <w:t>AL OR NON-COMPLETION OF</w:t>
            </w:r>
            <w:r w:rsidR="00052D15" w:rsidRPr="00F63B2E">
              <w:rPr>
                <w:rStyle w:val="Hyperlink"/>
                <w:noProof/>
                <w:spacing w:val="1"/>
              </w:rPr>
              <w:t xml:space="preserve"> </w:t>
            </w:r>
            <w:r w:rsidR="00052D15" w:rsidRPr="00F63B2E">
              <w:rPr>
                <w:rStyle w:val="Hyperlink"/>
                <w:noProof/>
              </w:rPr>
              <w:t>STUDIES</w:t>
            </w:r>
            <w:r w:rsidR="00052D15">
              <w:rPr>
                <w:noProof/>
                <w:webHidden/>
              </w:rPr>
              <w:tab/>
            </w:r>
            <w:r w:rsidR="00052D15">
              <w:rPr>
                <w:noProof/>
                <w:webHidden/>
              </w:rPr>
              <w:fldChar w:fldCharType="begin"/>
            </w:r>
            <w:r w:rsidR="00052D15">
              <w:rPr>
                <w:noProof/>
                <w:webHidden/>
              </w:rPr>
              <w:instrText xml:space="preserve"> PAGEREF _Toc29971011 \h </w:instrText>
            </w:r>
            <w:r w:rsidR="00052D15">
              <w:rPr>
                <w:noProof/>
                <w:webHidden/>
              </w:rPr>
            </w:r>
            <w:r w:rsidR="00052D15">
              <w:rPr>
                <w:noProof/>
                <w:webHidden/>
              </w:rPr>
              <w:fldChar w:fldCharType="separate"/>
            </w:r>
            <w:r w:rsidR="00052D15">
              <w:rPr>
                <w:noProof/>
                <w:webHidden/>
              </w:rPr>
              <w:t>26</w:t>
            </w:r>
            <w:r w:rsidR="00052D15">
              <w:rPr>
                <w:noProof/>
                <w:webHidden/>
              </w:rPr>
              <w:fldChar w:fldCharType="end"/>
            </w:r>
          </w:hyperlink>
        </w:p>
        <w:p w14:paraId="25D4665E" w14:textId="229E3CA9" w:rsidR="00052D15" w:rsidRDefault="005F289F">
          <w:pPr>
            <w:pStyle w:val="TOC2"/>
            <w:rPr>
              <w:noProof/>
              <w:lang w:eastAsia="en-AU"/>
            </w:rPr>
          </w:pPr>
          <w:hyperlink w:anchor="_Toc29971012" w:history="1">
            <w:r w:rsidR="00052D15" w:rsidRPr="00F63B2E">
              <w:rPr>
                <w:rStyle w:val="Hyperlink"/>
                <w:noProof/>
              </w:rPr>
              <w:t>5.1 What happens if I fail or withdraw from a unit?</w:t>
            </w:r>
            <w:r w:rsidR="00052D15">
              <w:rPr>
                <w:noProof/>
                <w:webHidden/>
              </w:rPr>
              <w:tab/>
            </w:r>
            <w:r w:rsidR="00052D15">
              <w:rPr>
                <w:noProof/>
                <w:webHidden/>
              </w:rPr>
              <w:fldChar w:fldCharType="begin"/>
            </w:r>
            <w:r w:rsidR="00052D15">
              <w:rPr>
                <w:noProof/>
                <w:webHidden/>
              </w:rPr>
              <w:instrText xml:space="preserve"> PAGEREF _Toc29971012 \h </w:instrText>
            </w:r>
            <w:r w:rsidR="00052D15">
              <w:rPr>
                <w:noProof/>
                <w:webHidden/>
              </w:rPr>
            </w:r>
            <w:r w:rsidR="00052D15">
              <w:rPr>
                <w:noProof/>
                <w:webHidden/>
              </w:rPr>
              <w:fldChar w:fldCharType="separate"/>
            </w:r>
            <w:r w:rsidR="00052D15">
              <w:rPr>
                <w:noProof/>
                <w:webHidden/>
              </w:rPr>
              <w:t>26</w:t>
            </w:r>
            <w:r w:rsidR="00052D15">
              <w:rPr>
                <w:noProof/>
                <w:webHidden/>
              </w:rPr>
              <w:fldChar w:fldCharType="end"/>
            </w:r>
          </w:hyperlink>
        </w:p>
        <w:p w14:paraId="6067E87B" w14:textId="03871755" w:rsidR="00052D15" w:rsidRDefault="005F289F">
          <w:pPr>
            <w:pStyle w:val="TOC2"/>
            <w:rPr>
              <w:noProof/>
              <w:lang w:eastAsia="en-AU"/>
            </w:rPr>
          </w:pPr>
          <w:hyperlink w:anchor="_Toc29971013" w:history="1">
            <w:r w:rsidR="00052D15" w:rsidRPr="00F63B2E">
              <w:rPr>
                <w:rStyle w:val="Hyperlink"/>
                <w:noProof/>
              </w:rPr>
              <w:t>5.2 How do I withdraw from a unit?</w:t>
            </w:r>
            <w:r w:rsidR="00052D15">
              <w:rPr>
                <w:noProof/>
                <w:webHidden/>
              </w:rPr>
              <w:tab/>
            </w:r>
            <w:r w:rsidR="00052D15">
              <w:rPr>
                <w:noProof/>
                <w:webHidden/>
              </w:rPr>
              <w:fldChar w:fldCharType="begin"/>
            </w:r>
            <w:r w:rsidR="00052D15">
              <w:rPr>
                <w:noProof/>
                <w:webHidden/>
              </w:rPr>
              <w:instrText xml:space="preserve"> PAGEREF _Toc29971013 \h </w:instrText>
            </w:r>
            <w:r w:rsidR="00052D15">
              <w:rPr>
                <w:noProof/>
                <w:webHidden/>
              </w:rPr>
            </w:r>
            <w:r w:rsidR="00052D15">
              <w:rPr>
                <w:noProof/>
                <w:webHidden/>
              </w:rPr>
              <w:fldChar w:fldCharType="separate"/>
            </w:r>
            <w:r w:rsidR="00052D15">
              <w:rPr>
                <w:noProof/>
                <w:webHidden/>
              </w:rPr>
              <w:t>26</w:t>
            </w:r>
            <w:r w:rsidR="00052D15">
              <w:rPr>
                <w:noProof/>
                <w:webHidden/>
              </w:rPr>
              <w:fldChar w:fldCharType="end"/>
            </w:r>
          </w:hyperlink>
        </w:p>
        <w:p w14:paraId="0D4EA9B4" w14:textId="5853C902" w:rsidR="00052D15" w:rsidRDefault="005F289F">
          <w:pPr>
            <w:pStyle w:val="TOC2"/>
            <w:rPr>
              <w:noProof/>
              <w:lang w:eastAsia="en-AU"/>
            </w:rPr>
          </w:pPr>
          <w:hyperlink w:anchor="_Toc29971014" w:history="1">
            <w:r w:rsidR="00052D15" w:rsidRPr="00F63B2E">
              <w:rPr>
                <w:rStyle w:val="Hyperlink"/>
                <w:noProof/>
              </w:rPr>
              <w:t>5.3 Special circumstances</w:t>
            </w:r>
            <w:r w:rsidR="00052D15">
              <w:rPr>
                <w:noProof/>
                <w:webHidden/>
              </w:rPr>
              <w:tab/>
            </w:r>
            <w:r w:rsidR="00052D15">
              <w:rPr>
                <w:noProof/>
                <w:webHidden/>
              </w:rPr>
              <w:fldChar w:fldCharType="begin"/>
            </w:r>
            <w:r w:rsidR="00052D15">
              <w:rPr>
                <w:noProof/>
                <w:webHidden/>
              </w:rPr>
              <w:instrText xml:space="preserve"> PAGEREF _Toc29971014 \h </w:instrText>
            </w:r>
            <w:r w:rsidR="00052D15">
              <w:rPr>
                <w:noProof/>
                <w:webHidden/>
              </w:rPr>
            </w:r>
            <w:r w:rsidR="00052D15">
              <w:rPr>
                <w:noProof/>
                <w:webHidden/>
              </w:rPr>
              <w:fldChar w:fldCharType="separate"/>
            </w:r>
            <w:r w:rsidR="00052D15">
              <w:rPr>
                <w:noProof/>
                <w:webHidden/>
              </w:rPr>
              <w:t>27</w:t>
            </w:r>
            <w:r w:rsidR="00052D15">
              <w:rPr>
                <w:noProof/>
                <w:webHidden/>
              </w:rPr>
              <w:fldChar w:fldCharType="end"/>
            </w:r>
          </w:hyperlink>
        </w:p>
        <w:p w14:paraId="1DD10AE7" w14:textId="748D26DF" w:rsidR="00052D15" w:rsidRDefault="005F289F">
          <w:pPr>
            <w:pStyle w:val="TOC2"/>
            <w:rPr>
              <w:noProof/>
              <w:lang w:eastAsia="en-AU"/>
            </w:rPr>
          </w:pPr>
          <w:hyperlink w:anchor="_Toc29971015" w:history="1">
            <w:r w:rsidR="00052D15" w:rsidRPr="00F63B2E">
              <w:rPr>
                <w:rStyle w:val="Hyperlink"/>
                <w:noProof/>
              </w:rPr>
              <w:t>5.4 Unacceptable conduct</w:t>
            </w:r>
            <w:r w:rsidR="00052D15">
              <w:rPr>
                <w:noProof/>
                <w:webHidden/>
              </w:rPr>
              <w:tab/>
            </w:r>
            <w:r w:rsidR="00052D15">
              <w:rPr>
                <w:noProof/>
                <w:webHidden/>
              </w:rPr>
              <w:fldChar w:fldCharType="begin"/>
            </w:r>
            <w:r w:rsidR="00052D15">
              <w:rPr>
                <w:noProof/>
                <w:webHidden/>
              </w:rPr>
              <w:instrText xml:space="preserve"> PAGEREF _Toc29971015 \h </w:instrText>
            </w:r>
            <w:r w:rsidR="00052D15">
              <w:rPr>
                <w:noProof/>
                <w:webHidden/>
              </w:rPr>
            </w:r>
            <w:r w:rsidR="00052D15">
              <w:rPr>
                <w:noProof/>
                <w:webHidden/>
              </w:rPr>
              <w:fldChar w:fldCharType="separate"/>
            </w:r>
            <w:r w:rsidR="00052D15">
              <w:rPr>
                <w:noProof/>
                <w:webHidden/>
              </w:rPr>
              <w:t>27</w:t>
            </w:r>
            <w:r w:rsidR="00052D15">
              <w:rPr>
                <w:noProof/>
                <w:webHidden/>
              </w:rPr>
              <w:fldChar w:fldCharType="end"/>
            </w:r>
          </w:hyperlink>
        </w:p>
        <w:p w14:paraId="779BEF58" w14:textId="000F249B" w:rsidR="00052D15" w:rsidRDefault="005F289F">
          <w:pPr>
            <w:pStyle w:val="TOC2"/>
            <w:rPr>
              <w:noProof/>
              <w:lang w:eastAsia="en-AU"/>
            </w:rPr>
          </w:pPr>
          <w:hyperlink w:anchor="_Toc29971016" w:history="1">
            <w:r w:rsidR="00052D15" w:rsidRPr="00F63B2E">
              <w:rPr>
                <w:rStyle w:val="Hyperlink"/>
                <w:noProof/>
              </w:rPr>
              <w:t>5.5 Complaints</w:t>
            </w:r>
            <w:r w:rsidR="00052D15">
              <w:rPr>
                <w:noProof/>
                <w:webHidden/>
              </w:rPr>
              <w:tab/>
            </w:r>
            <w:r w:rsidR="00052D15">
              <w:rPr>
                <w:noProof/>
                <w:webHidden/>
              </w:rPr>
              <w:fldChar w:fldCharType="begin"/>
            </w:r>
            <w:r w:rsidR="00052D15">
              <w:rPr>
                <w:noProof/>
                <w:webHidden/>
              </w:rPr>
              <w:instrText xml:space="preserve"> PAGEREF _Toc29971016 \h </w:instrText>
            </w:r>
            <w:r w:rsidR="00052D15">
              <w:rPr>
                <w:noProof/>
                <w:webHidden/>
              </w:rPr>
            </w:r>
            <w:r w:rsidR="00052D15">
              <w:rPr>
                <w:noProof/>
                <w:webHidden/>
              </w:rPr>
              <w:fldChar w:fldCharType="separate"/>
            </w:r>
            <w:r w:rsidR="00052D15">
              <w:rPr>
                <w:noProof/>
                <w:webHidden/>
              </w:rPr>
              <w:t>27</w:t>
            </w:r>
            <w:r w:rsidR="00052D15">
              <w:rPr>
                <w:noProof/>
                <w:webHidden/>
              </w:rPr>
              <w:fldChar w:fldCharType="end"/>
            </w:r>
          </w:hyperlink>
        </w:p>
        <w:p w14:paraId="343A0259" w14:textId="7ABFB5CD" w:rsidR="00052D15" w:rsidRDefault="005F289F">
          <w:pPr>
            <w:pStyle w:val="TOC2"/>
            <w:rPr>
              <w:noProof/>
              <w:lang w:eastAsia="en-AU"/>
            </w:rPr>
          </w:pPr>
          <w:hyperlink w:anchor="_Toc29971017" w:history="1">
            <w:r w:rsidR="00052D15" w:rsidRPr="00F63B2E">
              <w:rPr>
                <w:rStyle w:val="Hyperlink"/>
                <w:noProof/>
              </w:rPr>
              <w:t>5.6 What happens if my provider stops delivering my course?</w:t>
            </w:r>
            <w:r w:rsidR="00052D15">
              <w:rPr>
                <w:noProof/>
                <w:webHidden/>
              </w:rPr>
              <w:tab/>
            </w:r>
            <w:r w:rsidR="00052D15">
              <w:rPr>
                <w:noProof/>
                <w:webHidden/>
              </w:rPr>
              <w:fldChar w:fldCharType="begin"/>
            </w:r>
            <w:r w:rsidR="00052D15">
              <w:rPr>
                <w:noProof/>
                <w:webHidden/>
              </w:rPr>
              <w:instrText xml:space="preserve"> PAGEREF _Toc29971017 \h </w:instrText>
            </w:r>
            <w:r w:rsidR="00052D15">
              <w:rPr>
                <w:noProof/>
                <w:webHidden/>
              </w:rPr>
            </w:r>
            <w:r w:rsidR="00052D15">
              <w:rPr>
                <w:noProof/>
                <w:webHidden/>
              </w:rPr>
              <w:fldChar w:fldCharType="separate"/>
            </w:r>
            <w:r w:rsidR="00052D15">
              <w:rPr>
                <w:noProof/>
                <w:webHidden/>
              </w:rPr>
              <w:t>28</w:t>
            </w:r>
            <w:r w:rsidR="00052D15">
              <w:rPr>
                <w:noProof/>
                <w:webHidden/>
              </w:rPr>
              <w:fldChar w:fldCharType="end"/>
            </w:r>
          </w:hyperlink>
        </w:p>
        <w:p w14:paraId="3078E214" w14:textId="2F65EB3D" w:rsidR="00052D15" w:rsidRDefault="005F289F">
          <w:pPr>
            <w:pStyle w:val="TOC1"/>
            <w:rPr>
              <w:noProof/>
              <w:lang w:eastAsia="en-AU"/>
            </w:rPr>
          </w:pPr>
          <w:hyperlink w:anchor="_Toc29971018" w:history="1">
            <w:r w:rsidR="00052D15" w:rsidRPr="00F63B2E">
              <w:rPr>
                <w:rStyle w:val="Hyperlink"/>
                <w:rFonts w:eastAsiaTheme="minorHAnsi"/>
                <w:noProof/>
              </w:rPr>
              <w:t>6.  REPAYING YOUR VETSL DEBT</w:t>
            </w:r>
            <w:r w:rsidR="00052D15">
              <w:rPr>
                <w:noProof/>
                <w:webHidden/>
              </w:rPr>
              <w:tab/>
            </w:r>
            <w:r w:rsidR="00052D15">
              <w:rPr>
                <w:noProof/>
                <w:webHidden/>
              </w:rPr>
              <w:fldChar w:fldCharType="begin"/>
            </w:r>
            <w:r w:rsidR="00052D15">
              <w:rPr>
                <w:noProof/>
                <w:webHidden/>
              </w:rPr>
              <w:instrText xml:space="preserve"> PAGEREF _Toc29971018 \h </w:instrText>
            </w:r>
            <w:r w:rsidR="00052D15">
              <w:rPr>
                <w:noProof/>
                <w:webHidden/>
              </w:rPr>
            </w:r>
            <w:r w:rsidR="00052D15">
              <w:rPr>
                <w:noProof/>
                <w:webHidden/>
              </w:rPr>
              <w:fldChar w:fldCharType="separate"/>
            </w:r>
            <w:r w:rsidR="00052D15">
              <w:rPr>
                <w:noProof/>
                <w:webHidden/>
              </w:rPr>
              <w:t>29</w:t>
            </w:r>
            <w:r w:rsidR="00052D15">
              <w:rPr>
                <w:noProof/>
                <w:webHidden/>
              </w:rPr>
              <w:fldChar w:fldCharType="end"/>
            </w:r>
          </w:hyperlink>
        </w:p>
        <w:p w14:paraId="2885F9A0" w14:textId="3017C1B4" w:rsidR="00052D15" w:rsidRDefault="005F289F">
          <w:pPr>
            <w:pStyle w:val="TOC2"/>
            <w:rPr>
              <w:noProof/>
              <w:lang w:eastAsia="en-AU"/>
            </w:rPr>
          </w:pPr>
          <w:hyperlink w:anchor="_Toc29971019" w:history="1">
            <w:r w:rsidR="00052D15" w:rsidRPr="00F63B2E">
              <w:rPr>
                <w:rStyle w:val="Hyperlink"/>
                <w:noProof/>
              </w:rPr>
              <w:t>6.1 When do I start paying back my loan?</w:t>
            </w:r>
            <w:r w:rsidR="00052D15">
              <w:rPr>
                <w:noProof/>
                <w:webHidden/>
              </w:rPr>
              <w:tab/>
            </w:r>
            <w:r w:rsidR="00052D15">
              <w:rPr>
                <w:noProof/>
                <w:webHidden/>
              </w:rPr>
              <w:fldChar w:fldCharType="begin"/>
            </w:r>
            <w:r w:rsidR="00052D15">
              <w:rPr>
                <w:noProof/>
                <w:webHidden/>
              </w:rPr>
              <w:instrText xml:space="preserve"> PAGEREF _Toc29971019 \h </w:instrText>
            </w:r>
            <w:r w:rsidR="00052D15">
              <w:rPr>
                <w:noProof/>
                <w:webHidden/>
              </w:rPr>
            </w:r>
            <w:r w:rsidR="00052D15">
              <w:rPr>
                <w:noProof/>
                <w:webHidden/>
              </w:rPr>
              <w:fldChar w:fldCharType="separate"/>
            </w:r>
            <w:r w:rsidR="00052D15">
              <w:rPr>
                <w:noProof/>
                <w:webHidden/>
              </w:rPr>
              <w:t>29</w:t>
            </w:r>
            <w:r w:rsidR="00052D15">
              <w:rPr>
                <w:noProof/>
                <w:webHidden/>
              </w:rPr>
              <w:fldChar w:fldCharType="end"/>
            </w:r>
          </w:hyperlink>
        </w:p>
        <w:p w14:paraId="36C6393B" w14:textId="1A60B5F7" w:rsidR="00052D15" w:rsidRDefault="005F289F">
          <w:pPr>
            <w:pStyle w:val="TOC2"/>
            <w:rPr>
              <w:noProof/>
              <w:lang w:eastAsia="en-AU"/>
            </w:rPr>
          </w:pPr>
          <w:hyperlink w:anchor="_Toc29971020" w:history="1">
            <w:r w:rsidR="00052D15" w:rsidRPr="00F63B2E">
              <w:rPr>
                <w:rStyle w:val="Hyperlink"/>
                <w:noProof/>
              </w:rPr>
              <w:t>6.2 How much will my repayments be?</w:t>
            </w:r>
            <w:r w:rsidR="00052D15">
              <w:rPr>
                <w:noProof/>
                <w:webHidden/>
              </w:rPr>
              <w:tab/>
            </w:r>
            <w:r w:rsidR="00052D15">
              <w:rPr>
                <w:noProof/>
                <w:webHidden/>
              </w:rPr>
              <w:fldChar w:fldCharType="begin"/>
            </w:r>
            <w:r w:rsidR="00052D15">
              <w:rPr>
                <w:noProof/>
                <w:webHidden/>
              </w:rPr>
              <w:instrText xml:space="preserve"> PAGEREF _Toc29971020 \h </w:instrText>
            </w:r>
            <w:r w:rsidR="00052D15">
              <w:rPr>
                <w:noProof/>
                <w:webHidden/>
              </w:rPr>
            </w:r>
            <w:r w:rsidR="00052D15">
              <w:rPr>
                <w:noProof/>
                <w:webHidden/>
              </w:rPr>
              <w:fldChar w:fldCharType="separate"/>
            </w:r>
            <w:r w:rsidR="00052D15">
              <w:rPr>
                <w:noProof/>
                <w:webHidden/>
              </w:rPr>
              <w:t>29</w:t>
            </w:r>
            <w:r w:rsidR="00052D15">
              <w:rPr>
                <w:noProof/>
                <w:webHidden/>
              </w:rPr>
              <w:fldChar w:fldCharType="end"/>
            </w:r>
          </w:hyperlink>
        </w:p>
        <w:p w14:paraId="6D8E588F" w14:textId="58F8E1E0" w:rsidR="00052D15" w:rsidRDefault="005F289F">
          <w:pPr>
            <w:pStyle w:val="TOC2"/>
            <w:rPr>
              <w:noProof/>
              <w:lang w:eastAsia="en-AU"/>
            </w:rPr>
          </w:pPr>
          <w:hyperlink w:anchor="_Toc29971021" w:history="1">
            <w:r w:rsidR="00052D15" w:rsidRPr="00F63B2E">
              <w:rPr>
                <w:rStyle w:val="Hyperlink"/>
                <w:noProof/>
              </w:rPr>
              <w:t>6.3 Can I make a voluntary repayment?</w:t>
            </w:r>
            <w:r w:rsidR="00052D15">
              <w:rPr>
                <w:noProof/>
                <w:webHidden/>
              </w:rPr>
              <w:tab/>
            </w:r>
            <w:r w:rsidR="00052D15">
              <w:rPr>
                <w:noProof/>
                <w:webHidden/>
              </w:rPr>
              <w:fldChar w:fldCharType="begin"/>
            </w:r>
            <w:r w:rsidR="00052D15">
              <w:rPr>
                <w:noProof/>
                <w:webHidden/>
              </w:rPr>
              <w:instrText xml:space="preserve"> PAGEREF _Toc29971021 \h </w:instrText>
            </w:r>
            <w:r w:rsidR="00052D15">
              <w:rPr>
                <w:noProof/>
                <w:webHidden/>
              </w:rPr>
            </w:r>
            <w:r w:rsidR="00052D15">
              <w:rPr>
                <w:noProof/>
                <w:webHidden/>
              </w:rPr>
              <w:fldChar w:fldCharType="separate"/>
            </w:r>
            <w:r w:rsidR="00052D15">
              <w:rPr>
                <w:noProof/>
                <w:webHidden/>
              </w:rPr>
              <w:t>30</w:t>
            </w:r>
            <w:r w:rsidR="00052D15">
              <w:rPr>
                <w:noProof/>
                <w:webHidden/>
              </w:rPr>
              <w:fldChar w:fldCharType="end"/>
            </w:r>
          </w:hyperlink>
        </w:p>
        <w:p w14:paraId="08E854C6" w14:textId="4ED88B21" w:rsidR="00052D15" w:rsidRDefault="005F289F">
          <w:pPr>
            <w:pStyle w:val="TOC2"/>
            <w:rPr>
              <w:noProof/>
              <w:lang w:eastAsia="en-AU"/>
            </w:rPr>
          </w:pPr>
          <w:hyperlink w:anchor="_Toc29971022" w:history="1">
            <w:r w:rsidR="00052D15" w:rsidRPr="00F63B2E">
              <w:rPr>
                <w:rStyle w:val="Hyperlink"/>
                <w:noProof/>
              </w:rPr>
              <w:t>6.4 Are repayments tax deductible?</w:t>
            </w:r>
            <w:r w:rsidR="00052D15">
              <w:rPr>
                <w:noProof/>
                <w:webHidden/>
              </w:rPr>
              <w:tab/>
            </w:r>
            <w:r w:rsidR="00052D15">
              <w:rPr>
                <w:noProof/>
                <w:webHidden/>
              </w:rPr>
              <w:fldChar w:fldCharType="begin"/>
            </w:r>
            <w:r w:rsidR="00052D15">
              <w:rPr>
                <w:noProof/>
                <w:webHidden/>
              </w:rPr>
              <w:instrText xml:space="preserve"> PAGEREF _Toc29971022 \h </w:instrText>
            </w:r>
            <w:r w:rsidR="00052D15">
              <w:rPr>
                <w:noProof/>
                <w:webHidden/>
              </w:rPr>
            </w:r>
            <w:r w:rsidR="00052D15">
              <w:rPr>
                <w:noProof/>
                <w:webHidden/>
              </w:rPr>
              <w:fldChar w:fldCharType="separate"/>
            </w:r>
            <w:r w:rsidR="00052D15">
              <w:rPr>
                <w:noProof/>
                <w:webHidden/>
              </w:rPr>
              <w:t>30</w:t>
            </w:r>
            <w:r w:rsidR="00052D15">
              <w:rPr>
                <w:noProof/>
                <w:webHidden/>
              </w:rPr>
              <w:fldChar w:fldCharType="end"/>
            </w:r>
          </w:hyperlink>
        </w:p>
        <w:p w14:paraId="5408D5EB" w14:textId="6E632781" w:rsidR="00052D15" w:rsidRDefault="005F289F">
          <w:pPr>
            <w:pStyle w:val="TOC1"/>
            <w:rPr>
              <w:noProof/>
              <w:lang w:eastAsia="en-AU"/>
            </w:rPr>
          </w:pPr>
          <w:hyperlink w:anchor="_Toc29971023" w:history="1">
            <w:r w:rsidR="00052D15" w:rsidRPr="00F63B2E">
              <w:rPr>
                <w:rStyle w:val="Hyperlink"/>
                <w:rFonts w:eastAsiaTheme="minorHAnsi"/>
                <w:noProof/>
              </w:rPr>
              <w:t>CONTACTS AND ADDITIONAL INFORMATION</w:t>
            </w:r>
            <w:r w:rsidR="00052D15">
              <w:rPr>
                <w:noProof/>
                <w:webHidden/>
              </w:rPr>
              <w:tab/>
            </w:r>
            <w:r w:rsidR="00052D15">
              <w:rPr>
                <w:noProof/>
                <w:webHidden/>
              </w:rPr>
              <w:fldChar w:fldCharType="begin"/>
            </w:r>
            <w:r w:rsidR="00052D15">
              <w:rPr>
                <w:noProof/>
                <w:webHidden/>
              </w:rPr>
              <w:instrText xml:space="preserve"> PAGEREF _Toc29971023 \h </w:instrText>
            </w:r>
            <w:r w:rsidR="00052D15">
              <w:rPr>
                <w:noProof/>
                <w:webHidden/>
              </w:rPr>
            </w:r>
            <w:r w:rsidR="00052D15">
              <w:rPr>
                <w:noProof/>
                <w:webHidden/>
              </w:rPr>
              <w:fldChar w:fldCharType="separate"/>
            </w:r>
            <w:r w:rsidR="00052D15">
              <w:rPr>
                <w:noProof/>
                <w:webHidden/>
              </w:rPr>
              <w:t>31</w:t>
            </w:r>
            <w:r w:rsidR="00052D15">
              <w:rPr>
                <w:noProof/>
                <w:webHidden/>
              </w:rPr>
              <w:fldChar w:fldCharType="end"/>
            </w:r>
          </w:hyperlink>
        </w:p>
        <w:p w14:paraId="720375BB" w14:textId="61F20837" w:rsidR="00052D15" w:rsidRDefault="005F289F">
          <w:pPr>
            <w:pStyle w:val="TOC2"/>
            <w:rPr>
              <w:noProof/>
              <w:lang w:eastAsia="en-AU"/>
            </w:rPr>
          </w:pPr>
          <w:hyperlink w:anchor="_Toc29971024" w:history="1">
            <w:r w:rsidR="00052D15" w:rsidRPr="00F63B2E">
              <w:rPr>
                <w:rStyle w:val="Hyperlink"/>
                <w:noProof/>
              </w:rPr>
              <w:t>Use of personal information</w:t>
            </w:r>
            <w:r w:rsidR="00052D15">
              <w:rPr>
                <w:noProof/>
                <w:webHidden/>
              </w:rPr>
              <w:tab/>
            </w:r>
            <w:r w:rsidR="00052D15">
              <w:rPr>
                <w:noProof/>
                <w:webHidden/>
              </w:rPr>
              <w:fldChar w:fldCharType="begin"/>
            </w:r>
            <w:r w:rsidR="00052D15">
              <w:rPr>
                <w:noProof/>
                <w:webHidden/>
              </w:rPr>
              <w:instrText xml:space="preserve"> PAGEREF _Toc29971024 \h </w:instrText>
            </w:r>
            <w:r w:rsidR="00052D15">
              <w:rPr>
                <w:noProof/>
                <w:webHidden/>
              </w:rPr>
            </w:r>
            <w:r w:rsidR="00052D15">
              <w:rPr>
                <w:noProof/>
                <w:webHidden/>
              </w:rPr>
              <w:fldChar w:fldCharType="separate"/>
            </w:r>
            <w:r w:rsidR="00052D15">
              <w:rPr>
                <w:noProof/>
                <w:webHidden/>
              </w:rPr>
              <w:t>33</w:t>
            </w:r>
            <w:r w:rsidR="00052D15">
              <w:rPr>
                <w:noProof/>
                <w:webHidden/>
              </w:rPr>
              <w:fldChar w:fldCharType="end"/>
            </w:r>
          </w:hyperlink>
        </w:p>
        <w:p w14:paraId="0567AD87" w14:textId="2A07906E" w:rsidR="00E52452" w:rsidRPr="00E52452" w:rsidRDefault="00127F6D" w:rsidP="00004742">
          <w:pPr>
            <w:tabs>
              <w:tab w:val="right" w:pos="8080"/>
            </w:tabs>
            <w:rPr>
              <w:noProof/>
            </w:rPr>
          </w:pPr>
          <w:r>
            <w:rPr>
              <w:b/>
              <w:bCs/>
              <w:noProof/>
            </w:rPr>
            <w:fldChar w:fldCharType="end"/>
          </w:r>
        </w:p>
      </w:sdtContent>
    </w:sdt>
    <w:bookmarkStart w:id="2" w:name="_Toc470164362" w:displacedByCustomXml="prev"/>
    <w:p w14:paraId="7578C412" w14:textId="77777777" w:rsidR="00196A7C" w:rsidRDefault="00196A7C">
      <w:pPr>
        <w:rPr>
          <w:rFonts w:ascii="Calibri" w:eastAsiaTheme="majorEastAsia" w:hAnsi="Calibri" w:cstheme="majorBidi"/>
          <w:b/>
          <w:bCs/>
          <w:sz w:val="28"/>
          <w:szCs w:val="28"/>
        </w:rPr>
      </w:pPr>
      <w:bookmarkStart w:id="3" w:name="_Toc470254571"/>
      <w:bookmarkEnd w:id="2"/>
      <w:r>
        <w:rPr>
          <w:sz w:val="28"/>
          <w:szCs w:val="28"/>
        </w:rPr>
        <w:br w:type="page"/>
      </w:r>
    </w:p>
    <w:p w14:paraId="3506D0F0" w14:textId="77777777" w:rsidR="00EA37AF" w:rsidRPr="00EA37AF" w:rsidRDefault="00284BE8" w:rsidP="00EA37AF">
      <w:pPr>
        <w:pStyle w:val="Heading1"/>
      </w:pPr>
      <w:bookmarkStart w:id="4" w:name="_Toc29970970"/>
      <w:r>
        <w:rPr>
          <w:noProof/>
          <w:lang w:eastAsia="en-AU"/>
        </w:rPr>
        <w:lastRenderedPageBreak/>
        <w:drawing>
          <wp:anchor distT="0" distB="0" distL="114300" distR="114300" simplePos="0" relativeHeight="251658240" behindDoc="1" locked="0" layoutInCell="1" allowOverlap="1" wp14:anchorId="330DB2E2" wp14:editId="2F9455E1">
            <wp:simplePos x="0" y="0"/>
            <wp:positionH relativeFrom="column">
              <wp:posOffset>-1097651</wp:posOffset>
            </wp:positionH>
            <wp:positionV relativeFrom="paragraph">
              <wp:posOffset>-20116800</wp:posOffset>
            </wp:positionV>
            <wp:extent cx="7559675" cy="10691495"/>
            <wp:effectExtent l="0" t="0" r="3175" b="0"/>
            <wp:wrapNone/>
            <wp:docPr id="3" name="Picture 3" descr="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Work in Progress\_Education\ED16-0251 VET Student Loan Material\ED16-0251_Report Template\links\ED16-0251 VET Student Loan Material_Report Template_Cover_01.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559675" cy="10691495"/>
                    </a:xfrm>
                    <a:prstGeom prst="rect">
                      <a:avLst/>
                    </a:prstGeom>
                    <a:noFill/>
                    <a:ln>
                      <a:noFill/>
                    </a:ln>
                  </pic:spPr>
                </pic:pic>
              </a:graphicData>
            </a:graphic>
            <wp14:sizeRelH relativeFrom="page">
              <wp14:pctWidth>0</wp14:pctWidth>
            </wp14:sizeRelH>
            <wp14:sizeRelV relativeFrom="page">
              <wp14:pctHeight>0</wp14:pctHeight>
            </wp14:sizeRelV>
          </wp:anchor>
        </w:drawing>
      </w:r>
      <w:r w:rsidR="00EA37AF" w:rsidRPr="00EA37AF">
        <w:t>Important information</w:t>
      </w:r>
      <w:bookmarkEnd w:id="4"/>
    </w:p>
    <w:p w14:paraId="618A5E54" w14:textId="77777777" w:rsidR="00127F6D" w:rsidRPr="00EA37AF" w:rsidRDefault="00CA4910" w:rsidP="00EA37AF">
      <w:pPr>
        <w:rPr>
          <w:b/>
          <w:noProof/>
        </w:rPr>
      </w:pPr>
      <w:r>
        <w:rPr>
          <w:b/>
          <w:noProof/>
        </w:rPr>
        <w:t xml:space="preserve">The </w:t>
      </w:r>
      <w:r w:rsidR="00127F6D" w:rsidRPr="00EA37AF">
        <w:rPr>
          <w:b/>
          <w:noProof/>
        </w:rPr>
        <w:t>VET Student Loans</w:t>
      </w:r>
      <w:r>
        <w:rPr>
          <w:b/>
          <w:noProof/>
        </w:rPr>
        <w:t xml:space="preserve"> program</w:t>
      </w:r>
      <w:r w:rsidR="00127F6D" w:rsidRPr="00EA37AF">
        <w:rPr>
          <w:b/>
          <w:noProof/>
        </w:rPr>
        <w:t xml:space="preserve"> assists eligible students enrolled in </w:t>
      </w:r>
      <w:r>
        <w:rPr>
          <w:b/>
          <w:noProof/>
        </w:rPr>
        <w:t xml:space="preserve">approved </w:t>
      </w:r>
      <w:r w:rsidR="00127F6D" w:rsidRPr="00EA37AF">
        <w:rPr>
          <w:b/>
          <w:noProof/>
        </w:rPr>
        <w:t xml:space="preserve">higher level </w:t>
      </w:r>
      <w:r w:rsidR="00A366C4">
        <w:rPr>
          <w:b/>
          <w:noProof/>
        </w:rPr>
        <w:t>vocational education and training (</w:t>
      </w:r>
      <w:r w:rsidR="00127F6D" w:rsidRPr="00EA37AF">
        <w:rPr>
          <w:b/>
          <w:noProof/>
        </w:rPr>
        <w:t>VET</w:t>
      </w:r>
      <w:r w:rsidR="00A366C4">
        <w:rPr>
          <w:b/>
          <w:noProof/>
        </w:rPr>
        <w:t>)</w:t>
      </w:r>
      <w:r w:rsidR="00127F6D" w:rsidRPr="00EA37AF">
        <w:rPr>
          <w:b/>
          <w:noProof/>
        </w:rPr>
        <w:t xml:space="preserve"> courses to pay their tuition fees.</w:t>
      </w:r>
      <w:bookmarkEnd w:id="3"/>
    </w:p>
    <w:p w14:paraId="14519FE0" w14:textId="77777777" w:rsidR="00EA37AF" w:rsidRPr="00666B29" w:rsidRDefault="00127F6D" w:rsidP="00EA37AF">
      <w:pPr>
        <w:pStyle w:val="Heading2"/>
      </w:pPr>
      <w:bookmarkStart w:id="5" w:name="_Toc29970971"/>
      <w:r w:rsidRPr="00666B29">
        <w:t>Eight important points you must read!</w:t>
      </w:r>
      <w:bookmarkEnd w:id="5"/>
    </w:p>
    <w:p w14:paraId="44EB64CA" w14:textId="56E4BA8A" w:rsidR="009E592B" w:rsidRPr="00916972" w:rsidRDefault="00127F6D" w:rsidP="009E592B">
      <w:pPr>
        <w:pStyle w:val="ListNumber"/>
        <w:numPr>
          <w:ilvl w:val="0"/>
          <w:numId w:val="11"/>
        </w:numPr>
        <w:spacing w:before="240"/>
        <w:ind w:left="357" w:hanging="357"/>
        <w:contextualSpacing w:val="0"/>
      </w:pPr>
      <w:r w:rsidRPr="006737FF">
        <w:t>Your</w:t>
      </w:r>
      <w:r w:rsidRPr="006737FF">
        <w:rPr>
          <w:noProof/>
        </w:rPr>
        <w:t xml:space="preserve"> </w:t>
      </w:r>
      <w:r w:rsidRPr="00916972">
        <w:rPr>
          <w:noProof/>
        </w:rPr>
        <w:t xml:space="preserve">VET Student Loan </w:t>
      </w:r>
      <w:r w:rsidR="003B4C86" w:rsidRPr="00916972">
        <w:rPr>
          <w:noProof/>
        </w:rPr>
        <w:t>debt (</w:t>
      </w:r>
      <w:r w:rsidR="003B4C86" w:rsidRPr="00916972">
        <w:rPr>
          <w:b/>
          <w:noProof/>
        </w:rPr>
        <w:t>VETSL</w:t>
      </w:r>
      <w:r w:rsidR="003B4C86" w:rsidRPr="00916972">
        <w:rPr>
          <w:noProof/>
        </w:rPr>
        <w:t xml:space="preserve"> </w:t>
      </w:r>
      <w:r w:rsidR="003B4C86" w:rsidRPr="00916972">
        <w:rPr>
          <w:b/>
          <w:noProof/>
        </w:rPr>
        <w:t>debt</w:t>
      </w:r>
      <w:r w:rsidR="003B4C86" w:rsidRPr="00916972">
        <w:rPr>
          <w:noProof/>
        </w:rPr>
        <w:t>)</w:t>
      </w:r>
      <w:r w:rsidR="003B4C86" w:rsidRPr="00916972">
        <w:rPr>
          <w:rStyle w:val="FootnoteReference"/>
          <w:noProof/>
        </w:rPr>
        <w:t xml:space="preserve"> </w:t>
      </w:r>
      <w:r w:rsidRPr="00916972">
        <w:rPr>
          <w:noProof/>
        </w:rPr>
        <w:t xml:space="preserve">must be paid back </w:t>
      </w:r>
      <w:r w:rsidR="000C0F3B" w:rsidRPr="00916972">
        <w:rPr>
          <w:noProof/>
        </w:rPr>
        <w:t xml:space="preserve">at the relevant repayment rate </w:t>
      </w:r>
      <w:r w:rsidRPr="00916972">
        <w:rPr>
          <w:noProof/>
        </w:rPr>
        <w:t xml:space="preserve">when your repayment income is above the </w:t>
      </w:r>
      <w:r w:rsidRPr="00916972">
        <w:rPr>
          <w:b/>
          <w:noProof/>
        </w:rPr>
        <w:t>compulsory repayment threshold</w:t>
      </w:r>
      <w:r w:rsidRPr="00916972">
        <w:rPr>
          <w:noProof/>
        </w:rPr>
        <w:t xml:space="preserve">. The </w:t>
      </w:r>
      <w:r w:rsidRPr="00916972">
        <w:rPr>
          <w:b/>
          <w:noProof/>
        </w:rPr>
        <w:t>compulsory repayment threshold</w:t>
      </w:r>
      <w:r w:rsidRPr="00916972">
        <w:rPr>
          <w:noProof/>
        </w:rPr>
        <w:t xml:space="preserve"> is adjusted </w:t>
      </w:r>
      <w:r w:rsidR="00A7444F" w:rsidRPr="00916972">
        <w:rPr>
          <w:noProof/>
        </w:rPr>
        <w:t>annually</w:t>
      </w:r>
      <w:r w:rsidR="00DA1B35" w:rsidRPr="00916972">
        <w:rPr>
          <w:noProof/>
        </w:rPr>
        <w:t xml:space="preserve"> and is $</w:t>
      </w:r>
      <w:r w:rsidR="00A7444F" w:rsidRPr="00916972">
        <w:rPr>
          <w:noProof/>
        </w:rPr>
        <w:t>45,881</w:t>
      </w:r>
      <w:r w:rsidR="00DA1B35" w:rsidRPr="00916972">
        <w:rPr>
          <w:noProof/>
        </w:rPr>
        <w:t xml:space="preserve"> for the </w:t>
      </w:r>
      <w:r w:rsidR="00805DDC" w:rsidRPr="00916972">
        <w:rPr>
          <w:noProof/>
        </w:rPr>
        <w:t>201</w:t>
      </w:r>
      <w:r w:rsidR="00A7444F" w:rsidRPr="00916972">
        <w:rPr>
          <w:noProof/>
        </w:rPr>
        <w:t>9</w:t>
      </w:r>
      <w:r w:rsidR="00805DDC" w:rsidRPr="00916972">
        <w:rPr>
          <w:noProof/>
        </w:rPr>
        <w:t>-</w:t>
      </w:r>
      <w:r w:rsidR="00A7444F" w:rsidRPr="00916972">
        <w:rPr>
          <w:noProof/>
        </w:rPr>
        <w:t>20</w:t>
      </w:r>
      <w:r w:rsidR="00805DDC" w:rsidRPr="00916972">
        <w:rPr>
          <w:noProof/>
        </w:rPr>
        <w:t xml:space="preserve"> </w:t>
      </w:r>
      <w:r w:rsidR="00DA1B35" w:rsidRPr="00916972">
        <w:rPr>
          <w:noProof/>
        </w:rPr>
        <w:t>income year</w:t>
      </w:r>
      <w:r w:rsidR="00A7444F" w:rsidRPr="00916972">
        <w:rPr>
          <w:noProof/>
        </w:rPr>
        <w:t>.</w:t>
      </w:r>
      <w:r w:rsidR="00E27AEA" w:rsidRPr="00916972">
        <w:rPr>
          <w:noProof/>
        </w:rPr>
        <w:t xml:space="preserve"> </w:t>
      </w:r>
      <w:r w:rsidR="00E27AEA" w:rsidRPr="00916972">
        <w:rPr>
          <w:b/>
          <w:noProof/>
        </w:rPr>
        <w:t>Note:</w:t>
      </w:r>
      <w:r w:rsidR="009E4926" w:rsidRPr="00916972">
        <w:rPr>
          <w:noProof/>
        </w:rPr>
        <w:t> </w:t>
      </w:r>
      <w:r w:rsidR="00E27AEA" w:rsidRPr="00916972">
        <w:rPr>
          <w:noProof/>
        </w:rPr>
        <w:t xml:space="preserve">Any VET Student Loan debt incurred </w:t>
      </w:r>
      <w:r w:rsidR="00E27AEA" w:rsidRPr="00916972">
        <w:rPr>
          <w:i/>
          <w:noProof/>
        </w:rPr>
        <w:t>prior</w:t>
      </w:r>
      <w:r w:rsidR="00E27AEA" w:rsidRPr="00916972">
        <w:rPr>
          <w:noProof/>
        </w:rPr>
        <w:t xml:space="preserve"> to 1 July 2019 was referred to as your </w:t>
      </w:r>
      <w:r w:rsidR="00CF4574" w:rsidRPr="00916972">
        <w:rPr>
          <w:noProof/>
        </w:rPr>
        <w:t>Higher Education Loan Program (</w:t>
      </w:r>
      <w:r w:rsidR="00E27AEA" w:rsidRPr="00916972">
        <w:rPr>
          <w:b/>
          <w:noProof/>
        </w:rPr>
        <w:t>HELP</w:t>
      </w:r>
      <w:r w:rsidR="00CF4574" w:rsidRPr="00916972">
        <w:rPr>
          <w:b/>
          <w:noProof/>
        </w:rPr>
        <w:t>)</w:t>
      </w:r>
      <w:r w:rsidR="00E27AEA" w:rsidRPr="00916972">
        <w:rPr>
          <w:noProof/>
        </w:rPr>
        <w:t xml:space="preserve"> debt</w:t>
      </w:r>
      <w:r w:rsidR="00227AA5" w:rsidRPr="00916972">
        <w:rPr>
          <w:noProof/>
        </w:rPr>
        <w:t xml:space="preserve"> and continues to be part of that existing</w:t>
      </w:r>
      <w:r w:rsidR="00CF4574" w:rsidRPr="00916972">
        <w:rPr>
          <w:noProof/>
        </w:rPr>
        <w:t xml:space="preserve"> </w:t>
      </w:r>
      <w:r w:rsidR="00CF4574" w:rsidRPr="00916972">
        <w:rPr>
          <w:b/>
          <w:noProof/>
        </w:rPr>
        <w:t>accumulated</w:t>
      </w:r>
      <w:r w:rsidR="00227AA5" w:rsidRPr="00916972">
        <w:rPr>
          <w:noProof/>
        </w:rPr>
        <w:t xml:space="preserve"> </w:t>
      </w:r>
      <w:r w:rsidR="00227AA5" w:rsidRPr="00916972">
        <w:rPr>
          <w:b/>
          <w:noProof/>
        </w:rPr>
        <w:t>HELP debt</w:t>
      </w:r>
      <w:r w:rsidR="00227AA5" w:rsidRPr="00916972">
        <w:rPr>
          <w:noProof/>
        </w:rPr>
        <w:t xml:space="preserve"> account</w:t>
      </w:r>
      <w:r w:rsidR="00E27AEA" w:rsidRPr="00916972">
        <w:rPr>
          <w:noProof/>
        </w:rPr>
        <w:t>.</w:t>
      </w:r>
    </w:p>
    <w:p w14:paraId="4D190D21" w14:textId="1308303F" w:rsidR="00127F6D" w:rsidRPr="008049BC" w:rsidRDefault="007866BE" w:rsidP="009E592B">
      <w:pPr>
        <w:pStyle w:val="ListNumber"/>
        <w:numPr>
          <w:ilvl w:val="0"/>
          <w:numId w:val="11"/>
        </w:numPr>
        <w:spacing w:before="240"/>
        <w:ind w:left="357" w:hanging="357"/>
        <w:contextualSpacing w:val="0"/>
      </w:pPr>
      <w:r w:rsidRPr="008049BC">
        <w:t xml:space="preserve">At least twice each calendar year for the duration of your course, </w:t>
      </w:r>
      <w:r w:rsidR="00127F6D" w:rsidRPr="008049BC">
        <w:t xml:space="preserve">you </w:t>
      </w:r>
      <w:r w:rsidR="00C05533" w:rsidRPr="008049BC">
        <w:t xml:space="preserve">are </w:t>
      </w:r>
      <w:r w:rsidR="00127F6D" w:rsidRPr="008049BC">
        <w:t xml:space="preserve">required to </w:t>
      </w:r>
      <w:r w:rsidR="003B6437">
        <w:t xml:space="preserve">submit a Progression Form to </w:t>
      </w:r>
      <w:r w:rsidR="000C0F3B" w:rsidRPr="008049BC">
        <w:t xml:space="preserve">confirm </w:t>
      </w:r>
      <w:r w:rsidR="00127F6D" w:rsidRPr="008049BC">
        <w:t>your continued engagement in your course of study. </w:t>
      </w:r>
      <w:r w:rsidR="00C05533" w:rsidRPr="008049BC">
        <w:t xml:space="preserve">Your </w:t>
      </w:r>
      <w:r w:rsidR="00304AAA" w:rsidRPr="008049BC">
        <w:rPr>
          <w:b/>
        </w:rPr>
        <w:t>approved course provider</w:t>
      </w:r>
      <w:r w:rsidR="00304AAA">
        <w:rPr>
          <w:b/>
        </w:rPr>
        <w:t xml:space="preserve"> </w:t>
      </w:r>
      <w:r w:rsidR="00304AAA" w:rsidRPr="00304AAA">
        <w:t>(provider)</w:t>
      </w:r>
      <w:r w:rsidR="00304AAA" w:rsidRPr="008049BC">
        <w:t xml:space="preserve"> </w:t>
      </w:r>
      <w:r w:rsidR="00C05533" w:rsidRPr="008049BC">
        <w:t xml:space="preserve">will </w:t>
      </w:r>
      <w:r w:rsidR="003B6437">
        <w:t xml:space="preserve">arrange for Progression Forms to be sent to you </w:t>
      </w:r>
      <w:r w:rsidRPr="008049BC">
        <w:t>using</w:t>
      </w:r>
      <w:r w:rsidR="00C05533" w:rsidRPr="008049BC">
        <w:t xml:space="preserve"> the Department of Education</w:t>
      </w:r>
      <w:r w:rsidR="00E55319">
        <w:t>’s</w:t>
      </w:r>
      <w:r w:rsidR="00C05533" w:rsidRPr="008049BC">
        <w:t xml:space="preserve"> </w:t>
      </w:r>
      <w:r w:rsidR="00C05533" w:rsidRPr="007C02E2">
        <w:rPr>
          <w:b/>
        </w:rPr>
        <w:t>electronic Commonwealth Assistance Form (eCAF)</w:t>
      </w:r>
      <w:r w:rsidR="00C05533" w:rsidRPr="006737FF">
        <w:t xml:space="preserve"> system. </w:t>
      </w:r>
      <w:r w:rsidR="00127F6D" w:rsidRPr="006737FF">
        <w:t xml:space="preserve">Your ongoing access to </w:t>
      </w:r>
      <w:r w:rsidR="000C0F3B" w:rsidRPr="006737FF">
        <w:t xml:space="preserve">a </w:t>
      </w:r>
      <w:r w:rsidR="00127F6D" w:rsidRPr="006737FF">
        <w:t xml:space="preserve">VET Student Loan is dependent upon you </w:t>
      </w:r>
      <w:r w:rsidR="000C0F3B" w:rsidRPr="008049BC">
        <w:t xml:space="preserve">demonstrating </w:t>
      </w:r>
      <w:r w:rsidR="00127F6D" w:rsidRPr="008049BC">
        <w:t>that you are still engaged</w:t>
      </w:r>
      <w:r w:rsidR="00271EFE" w:rsidRPr="008049BC">
        <w:t xml:space="preserve"> </w:t>
      </w:r>
      <w:r w:rsidR="000C0F3B" w:rsidRPr="008049BC">
        <w:t xml:space="preserve">in </w:t>
      </w:r>
      <w:r w:rsidR="00271EFE" w:rsidRPr="008049BC">
        <w:t>and progressing through your course</w:t>
      </w:r>
      <w:r w:rsidR="00127F6D" w:rsidRPr="008049BC">
        <w:t>.</w:t>
      </w:r>
    </w:p>
    <w:p w14:paraId="7F79510D" w14:textId="77777777" w:rsidR="009E592B" w:rsidRDefault="00127F6D" w:rsidP="00B17033">
      <w:pPr>
        <w:pStyle w:val="ListNumber"/>
        <w:numPr>
          <w:ilvl w:val="0"/>
          <w:numId w:val="11"/>
        </w:numPr>
        <w:spacing w:before="240"/>
        <w:ind w:left="357" w:hanging="357"/>
        <w:contextualSpacing w:val="0"/>
      </w:pPr>
      <w:r>
        <w:t xml:space="preserve">You will incur your liability to pay </w:t>
      </w:r>
      <w:r w:rsidRPr="009E592B">
        <w:t>tuition fees</w:t>
      </w:r>
      <w:r w:rsidR="000C0F3B" w:rsidRPr="009E592B">
        <w:t xml:space="preserve"> </w:t>
      </w:r>
      <w:r w:rsidR="000C0F3B" w:rsidRPr="000C0F3B">
        <w:t>for</w:t>
      </w:r>
      <w:r w:rsidR="003C07FC">
        <w:t xml:space="preserve"> each part of your</w:t>
      </w:r>
      <w:r w:rsidR="000C0F3B" w:rsidRPr="000C0F3B">
        <w:t xml:space="preserve"> course</w:t>
      </w:r>
      <w:r w:rsidRPr="000C0F3B">
        <w:t xml:space="preserve"> </w:t>
      </w:r>
      <w:r>
        <w:t xml:space="preserve">on the </w:t>
      </w:r>
      <w:r w:rsidRPr="009E592B">
        <w:rPr>
          <w:b/>
        </w:rPr>
        <w:t>census</w:t>
      </w:r>
      <w:r w:rsidRPr="009E592B">
        <w:t xml:space="preserve"> </w:t>
      </w:r>
      <w:r w:rsidRPr="00FC7F9E">
        <w:rPr>
          <w:b/>
        </w:rPr>
        <w:t>day</w:t>
      </w:r>
      <w:r w:rsidR="003C07FC" w:rsidRPr="009E592B">
        <w:t xml:space="preserve"> </w:t>
      </w:r>
      <w:r w:rsidR="003C07FC">
        <w:t>for that part of your course</w:t>
      </w:r>
      <w:r w:rsidRPr="00127F6D">
        <w:t>.</w:t>
      </w:r>
      <w:r w:rsidR="009E592B">
        <w:t xml:space="preserve"> </w:t>
      </w:r>
    </w:p>
    <w:p w14:paraId="2286FAC0" w14:textId="58BA6697" w:rsidR="00127F6D" w:rsidRPr="006737FF" w:rsidRDefault="00127F6D" w:rsidP="00B17033">
      <w:pPr>
        <w:pStyle w:val="ListNumber"/>
        <w:numPr>
          <w:ilvl w:val="0"/>
          <w:numId w:val="11"/>
        </w:numPr>
        <w:spacing w:before="240"/>
        <w:ind w:left="357" w:hanging="357"/>
        <w:contextualSpacing w:val="0"/>
      </w:pPr>
      <w:r>
        <w:t xml:space="preserve">If </w:t>
      </w:r>
      <w:r w:rsidRPr="006737FF">
        <w:t>you do not wish to incur a liability for that part of the course you must withdraw</w:t>
      </w:r>
      <w:r w:rsidR="003C07FC" w:rsidRPr="006737FF">
        <w:t xml:space="preserve"> your enrolment in that part of the course,</w:t>
      </w:r>
      <w:r w:rsidRPr="006737FF">
        <w:t xml:space="preserve"> before the </w:t>
      </w:r>
      <w:r w:rsidRPr="008049BC">
        <w:rPr>
          <w:rStyle w:val="StrongcolorChar"/>
          <w:color w:val="auto"/>
        </w:rPr>
        <w:t>census</w:t>
      </w:r>
      <w:r w:rsidRPr="008049BC">
        <w:t xml:space="preserve"> </w:t>
      </w:r>
      <w:r w:rsidRPr="008049BC">
        <w:rPr>
          <w:b/>
        </w:rPr>
        <w:t>day</w:t>
      </w:r>
      <w:r w:rsidR="003C07FC" w:rsidRPr="006737FF">
        <w:t>. You must withdraw</w:t>
      </w:r>
      <w:r w:rsidRPr="006737FF">
        <w:t xml:space="preserve"> in writing</w:t>
      </w:r>
      <w:r w:rsidR="003C07FC" w:rsidRPr="006737FF">
        <w:t xml:space="preserve"> and</w:t>
      </w:r>
      <w:r w:rsidRPr="006737FF">
        <w:t xml:space="preserve"> in line with your </w:t>
      </w:r>
      <w:r w:rsidRPr="008049BC">
        <w:rPr>
          <w:b/>
        </w:rPr>
        <w:t>approved course provider</w:t>
      </w:r>
      <w:r w:rsidR="009E592B" w:rsidRPr="006737FF">
        <w:t>’s withdrawal procedure.</w:t>
      </w:r>
    </w:p>
    <w:p w14:paraId="6CF01BFA" w14:textId="0CE0A96F" w:rsidR="00933229" w:rsidRPr="008049BC" w:rsidRDefault="00B10371" w:rsidP="009E592B">
      <w:pPr>
        <w:pStyle w:val="ListNumber"/>
        <w:numPr>
          <w:ilvl w:val="0"/>
          <w:numId w:val="11"/>
        </w:numPr>
        <w:spacing w:before="240"/>
        <w:ind w:left="357" w:hanging="357"/>
        <w:contextualSpacing w:val="0"/>
      </w:pPr>
      <w:r w:rsidRPr="008049BC">
        <w:rPr>
          <w:b/>
        </w:rPr>
        <w:t xml:space="preserve">Full fee </w:t>
      </w:r>
      <w:r w:rsidR="00127F6D" w:rsidRPr="008049BC">
        <w:rPr>
          <w:b/>
        </w:rPr>
        <w:t>paying</w:t>
      </w:r>
      <w:r w:rsidR="006F6577" w:rsidRPr="008049BC">
        <w:rPr>
          <w:b/>
        </w:rPr>
        <w:t>/fee for service</w:t>
      </w:r>
      <w:r w:rsidR="00127F6D" w:rsidRPr="008049BC">
        <w:rPr>
          <w:b/>
        </w:rPr>
        <w:t xml:space="preserve"> students</w:t>
      </w:r>
      <w:r w:rsidR="00127F6D" w:rsidRPr="008049BC">
        <w:t xml:space="preserve"> </w:t>
      </w:r>
      <w:r w:rsidR="00127F6D" w:rsidRPr="006737FF">
        <w:t>will incur a 20 per cent loan fee</w:t>
      </w:r>
      <w:r w:rsidR="003C07FC" w:rsidRPr="006737FF">
        <w:t xml:space="preserve"> on their VET Student Loan</w:t>
      </w:r>
      <w:r w:rsidR="00127F6D" w:rsidRPr="008049BC">
        <w:t>. Students</w:t>
      </w:r>
      <w:r w:rsidR="00E164A2" w:rsidRPr="008049BC">
        <w:t xml:space="preserve"> </w:t>
      </w:r>
      <w:r w:rsidR="00D01C9A" w:rsidRPr="008049BC">
        <w:t>enrolled in a diploma and advance</w:t>
      </w:r>
      <w:r w:rsidR="000269B7" w:rsidRPr="008049BC">
        <w:t>d</w:t>
      </w:r>
      <w:r w:rsidR="00D01C9A" w:rsidRPr="008049BC">
        <w:t xml:space="preserve"> diploma level course </w:t>
      </w:r>
      <w:r w:rsidR="00E164A2" w:rsidRPr="008049BC">
        <w:t xml:space="preserve">whose </w:t>
      </w:r>
      <w:r w:rsidR="0015199A" w:rsidRPr="008049BC">
        <w:t>enrolment is</w:t>
      </w:r>
      <w:r w:rsidR="00E164A2" w:rsidRPr="008049BC">
        <w:t xml:space="preserve"> </w:t>
      </w:r>
      <w:r w:rsidR="00127F6D" w:rsidRPr="008049BC">
        <w:t xml:space="preserve">subsidised by </w:t>
      </w:r>
      <w:r w:rsidR="00E164A2" w:rsidRPr="008049BC">
        <w:t xml:space="preserve">a </w:t>
      </w:r>
      <w:r w:rsidR="00127F6D" w:rsidRPr="008049BC">
        <w:t xml:space="preserve">state </w:t>
      </w:r>
      <w:r w:rsidR="006107C5" w:rsidRPr="008049BC">
        <w:t xml:space="preserve">or </w:t>
      </w:r>
      <w:r w:rsidR="00127F6D" w:rsidRPr="008049BC">
        <w:t>territory government</w:t>
      </w:r>
      <w:r w:rsidR="00E164A2" w:rsidRPr="008049BC">
        <w:t xml:space="preserve"> do not incur a loan fee. </w:t>
      </w:r>
    </w:p>
    <w:p w14:paraId="526E377C" w14:textId="5E79CB99" w:rsidR="00127F6D" w:rsidRPr="008049BC" w:rsidRDefault="00127F6D" w:rsidP="009E592B">
      <w:pPr>
        <w:pStyle w:val="ListNumber"/>
        <w:numPr>
          <w:ilvl w:val="0"/>
          <w:numId w:val="11"/>
        </w:numPr>
        <w:spacing w:before="240"/>
        <w:ind w:left="357" w:hanging="357"/>
        <w:contextualSpacing w:val="0"/>
      </w:pPr>
      <w:r w:rsidRPr="008049BC">
        <w:t xml:space="preserve">You must meet the eligibility criteria to </w:t>
      </w:r>
      <w:r w:rsidR="004352C1" w:rsidRPr="008049BC">
        <w:t>access</w:t>
      </w:r>
      <w:r w:rsidRPr="008049BC">
        <w:t xml:space="preserve"> a </w:t>
      </w:r>
      <w:r w:rsidR="0012696F" w:rsidRPr="008049BC">
        <w:t>VET Student L</w:t>
      </w:r>
      <w:r w:rsidRPr="008049BC">
        <w:t>oan. You will need to supply information to your provider to</w:t>
      </w:r>
      <w:r w:rsidR="0012696F" w:rsidRPr="008049BC">
        <w:t xml:space="preserve"> prove you</w:t>
      </w:r>
      <w:r w:rsidRPr="008049BC">
        <w:t xml:space="preserve"> meet the eligibility </w:t>
      </w:r>
      <w:r w:rsidR="006107C5" w:rsidRPr="008049BC">
        <w:t>criteria</w:t>
      </w:r>
      <w:r w:rsidR="009E592B" w:rsidRPr="008049BC">
        <w:t xml:space="preserve">. </w:t>
      </w:r>
    </w:p>
    <w:p w14:paraId="16B94A42" w14:textId="1BE9C302" w:rsidR="009E592B" w:rsidRPr="008049BC" w:rsidRDefault="006107C5" w:rsidP="009E592B">
      <w:pPr>
        <w:pStyle w:val="ListNumber"/>
        <w:numPr>
          <w:ilvl w:val="0"/>
          <w:numId w:val="11"/>
        </w:numPr>
        <w:spacing w:before="240"/>
        <w:ind w:left="357" w:hanging="357"/>
        <w:contextualSpacing w:val="0"/>
      </w:pPr>
      <w:r w:rsidRPr="008049BC">
        <w:t>The amount of a VET Student Loan for a course is capped</w:t>
      </w:r>
      <w:r w:rsidR="0012696F" w:rsidRPr="008049BC">
        <w:t xml:space="preserve">. </w:t>
      </w:r>
      <w:r w:rsidR="00AA3FAE" w:rsidRPr="008049BC">
        <w:t xml:space="preserve">The loan may not be sufficient to cover all the </w:t>
      </w:r>
      <w:r w:rsidR="00AA3FAE" w:rsidRPr="008049BC">
        <w:rPr>
          <w:b/>
        </w:rPr>
        <w:t>tuition fees</w:t>
      </w:r>
      <w:r w:rsidR="00AA3FAE" w:rsidRPr="008049BC">
        <w:t xml:space="preserve"> </w:t>
      </w:r>
      <w:r w:rsidR="00AA3FAE" w:rsidRPr="006737FF">
        <w:t xml:space="preserve">for </w:t>
      </w:r>
      <w:r w:rsidR="0012696F" w:rsidRPr="006737FF">
        <w:t xml:space="preserve">a </w:t>
      </w:r>
      <w:r w:rsidR="00AA3FAE" w:rsidRPr="006737FF">
        <w:t xml:space="preserve">course. </w:t>
      </w:r>
      <w:r w:rsidR="00127F6D" w:rsidRPr="006737FF">
        <w:t xml:space="preserve">Your provider must send you </w:t>
      </w:r>
      <w:r w:rsidR="0012696F" w:rsidRPr="006737FF">
        <w:t xml:space="preserve">a written </w:t>
      </w:r>
      <w:r w:rsidR="00C41A08" w:rsidRPr="006737FF">
        <w:t>notice of</w:t>
      </w:r>
      <w:r w:rsidR="00127F6D" w:rsidRPr="006737FF">
        <w:t xml:space="preserve"> the amount of </w:t>
      </w:r>
      <w:r w:rsidR="00C41A08" w:rsidRPr="006737FF">
        <w:t xml:space="preserve">your course </w:t>
      </w:r>
      <w:r w:rsidR="00C41A08" w:rsidRPr="008049BC">
        <w:rPr>
          <w:b/>
        </w:rPr>
        <w:t xml:space="preserve">tuition </w:t>
      </w:r>
      <w:r w:rsidR="00127F6D" w:rsidRPr="008049BC">
        <w:rPr>
          <w:b/>
        </w:rPr>
        <w:t>fees</w:t>
      </w:r>
      <w:r w:rsidR="00127F6D" w:rsidRPr="008049BC">
        <w:t xml:space="preserve"> </w:t>
      </w:r>
      <w:r w:rsidR="00127F6D" w:rsidRPr="006737FF">
        <w:t xml:space="preserve">covered by the loan and any gap fees required to be paid by you. </w:t>
      </w:r>
      <w:r w:rsidR="00AA3FAE" w:rsidRPr="006737FF">
        <w:t xml:space="preserve">The information must be sent to you by the first </w:t>
      </w:r>
      <w:r w:rsidR="00310035" w:rsidRPr="008049BC">
        <w:rPr>
          <w:rStyle w:val="StrongcolorChar"/>
          <w:color w:val="auto"/>
        </w:rPr>
        <w:t xml:space="preserve">census </w:t>
      </w:r>
      <w:r w:rsidR="00284BE8" w:rsidRPr="008049BC">
        <w:rPr>
          <w:rStyle w:val="StrongcolorChar"/>
          <w:color w:val="auto"/>
        </w:rPr>
        <w:t>day</w:t>
      </w:r>
      <w:r w:rsidR="00284BE8" w:rsidRPr="008049BC">
        <w:t xml:space="preserve"> </w:t>
      </w:r>
      <w:r w:rsidR="00AA3FAE" w:rsidRPr="006737FF">
        <w:t xml:space="preserve">for your course. </w:t>
      </w:r>
      <w:r w:rsidR="0012696F" w:rsidRPr="006737FF">
        <w:t>You are responsible f</w:t>
      </w:r>
      <w:r w:rsidR="0012696F" w:rsidRPr="008049BC">
        <w:t>or paying the gap fee</w:t>
      </w:r>
      <w:r w:rsidR="00566F08" w:rsidRPr="008049BC">
        <w:t xml:space="preserve"> as you progress through your course</w:t>
      </w:r>
      <w:r w:rsidR="0012696F" w:rsidRPr="008049BC">
        <w:t>.</w:t>
      </w:r>
    </w:p>
    <w:p w14:paraId="77B8BD14" w14:textId="23655E5C" w:rsidR="00566F08" w:rsidRPr="006737FF" w:rsidRDefault="00271EFE" w:rsidP="009E592B">
      <w:pPr>
        <w:pStyle w:val="ListNumber"/>
        <w:numPr>
          <w:ilvl w:val="0"/>
          <w:numId w:val="11"/>
        </w:numPr>
        <w:spacing w:before="240"/>
        <w:ind w:left="357" w:hanging="357"/>
        <w:contextualSpacing w:val="0"/>
      </w:pPr>
      <w:r w:rsidRPr="008049BC">
        <w:t xml:space="preserve">Information </w:t>
      </w:r>
      <w:r w:rsidR="00030E0A" w:rsidRPr="008049BC">
        <w:t xml:space="preserve">about </w:t>
      </w:r>
      <w:r w:rsidR="006107C5" w:rsidRPr="008049BC">
        <w:rPr>
          <w:b/>
        </w:rPr>
        <w:t xml:space="preserve">tuition </w:t>
      </w:r>
      <w:r w:rsidRPr="008049BC">
        <w:rPr>
          <w:b/>
        </w:rPr>
        <w:t>fees</w:t>
      </w:r>
      <w:r w:rsidRPr="008049BC">
        <w:t xml:space="preserve"> </w:t>
      </w:r>
      <w:r w:rsidRPr="006737FF">
        <w:t xml:space="preserve">covered by </w:t>
      </w:r>
      <w:r w:rsidR="00B87E4D" w:rsidRPr="006737FF">
        <w:t xml:space="preserve">the </w:t>
      </w:r>
      <w:r w:rsidR="00310035" w:rsidRPr="008049BC">
        <w:rPr>
          <w:rStyle w:val="StrongcolorChar"/>
          <w:color w:val="auto"/>
        </w:rPr>
        <w:t>VET Student Loans</w:t>
      </w:r>
      <w:r w:rsidR="00B87E4D" w:rsidRPr="008049BC">
        <w:t xml:space="preserve"> </w:t>
      </w:r>
      <w:r w:rsidR="00B87E4D" w:rsidRPr="006737FF">
        <w:t>program</w:t>
      </w:r>
      <w:r w:rsidR="00C41A08" w:rsidRPr="006737FF">
        <w:t>,</w:t>
      </w:r>
      <w:r w:rsidRPr="006737FF">
        <w:t xml:space="preserve"> any </w:t>
      </w:r>
      <w:r w:rsidR="00030E0A" w:rsidRPr="006737FF">
        <w:t xml:space="preserve">other </w:t>
      </w:r>
      <w:r w:rsidRPr="006737FF">
        <w:t>fees</w:t>
      </w:r>
      <w:r w:rsidR="00C41A08" w:rsidRPr="006737FF">
        <w:t xml:space="preserve"> payable</w:t>
      </w:r>
      <w:r w:rsidR="00030E0A" w:rsidRPr="006737FF">
        <w:t xml:space="preserve"> for the course</w:t>
      </w:r>
      <w:r w:rsidR="00C41A08" w:rsidRPr="006737FF">
        <w:t xml:space="preserve">, and information </w:t>
      </w:r>
      <w:r w:rsidR="00525119" w:rsidRPr="006737FF">
        <w:t xml:space="preserve">on </w:t>
      </w:r>
      <w:r w:rsidR="00C41A08" w:rsidRPr="006737FF">
        <w:t xml:space="preserve">how to withdraw before the </w:t>
      </w:r>
      <w:r w:rsidR="00C41A08" w:rsidRPr="008049BC">
        <w:rPr>
          <w:rStyle w:val="StrongcolorChar"/>
          <w:color w:val="auto"/>
        </w:rPr>
        <w:t>census day</w:t>
      </w:r>
      <w:r w:rsidR="00C41A08" w:rsidRPr="008049BC">
        <w:rPr>
          <w:b/>
        </w:rPr>
        <w:t xml:space="preserve"> </w:t>
      </w:r>
      <w:r w:rsidR="00C41A08" w:rsidRPr="006737FF">
        <w:t>without incurring fees,</w:t>
      </w:r>
      <w:r w:rsidRPr="006737FF">
        <w:t xml:space="preserve"> will be </w:t>
      </w:r>
      <w:r w:rsidR="00FC7F9E">
        <w:t>supplied</w:t>
      </w:r>
      <w:r w:rsidRPr="006737FF">
        <w:t xml:space="preserve"> to you </w:t>
      </w:r>
      <w:r w:rsidR="003C07FC" w:rsidRPr="006737FF">
        <w:t>by your provider</w:t>
      </w:r>
      <w:r w:rsidR="00E164A2" w:rsidRPr="006737FF">
        <w:t xml:space="preserve"> prior to your enrolment. </w:t>
      </w:r>
      <w:bookmarkStart w:id="6" w:name="_Toc470254572"/>
    </w:p>
    <w:p w14:paraId="0D6DA76A" w14:textId="77777777" w:rsidR="003B4C86" w:rsidRPr="008049BC" w:rsidRDefault="003B4C86" w:rsidP="00F8177E">
      <w:pPr>
        <w:pStyle w:val="ListNumber"/>
        <w:numPr>
          <w:ilvl w:val="0"/>
          <w:numId w:val="0"/>
        </w:numPr>
        <w:rPr>
          <w:b/>
        </w:rPr>
      </w:pPr>
    </w:p>
    <w:p w14:paraId="70155414" w14:textId="2FC4012B" w:rsidR="00127F6D" w:rsidRPr="00B15CFB" w:rsidRDefault="00127F6D" w:rsidP="009E4926">
      <w:pPr>
        <w:pStyle w:val="ListNumber"/>
        <w:keepNext/>
        <w:numPr>
          <w:ilvl w:val="0"/>
          <w:numId w:val="0"/>
        </w:numPr>
        <w:rPr>
          <w:b/>
        </w:rPr>
      </w:pPr>
      <w:r w:rsidRPr="00B15CFB">
        <w:rPr>
          <w:b/>
        </w:rPr>
        <w:lastRenderedPageBreak/>
        <w:t xml:space="preserve">YOU MUST READ THIS BOOKLET BEFORE SUBMITTING THE ’REQUEST FOR VET STUDENT LOAN </w:t>
      </w:r>
      <w:r w:rsidR="00933229">
        <w:rPr>
          <w:b/>
        </w:rPr>
        <w:t>e</w:t>
      </w:r>
      <w:r w:rsidRPr="00B15CFB">
        <w:rPr>
          <w:b/>
        </w:rPr>
        <w:t>CAF’</w:t>
      </w:r>
      <w:bookmarkEnd w:id="6"/>
      <w:r w:rsidR="00AA5B1F" w:rsidRPr="00B15CFB">
        <w:rPr>
          <w:b/>
        </w:rPr>
        <w:t>.</w:t>
      </w:r>
    </w:p>
    <w:p w14:paraId="7D4763C5" w14:textId="41C30CD2" w:rsidR="00127F6D" w:rsidRPr="00B15CFB" w:rsidRDefault="00AF4860" w:rsidP="002058B3">
      <w:pPr>
        <w:rPr>
          <w:b/>
        </w:rPr>
      </w:pPr>
      <w:bookmarkStart w:id="7" w:name="_Toc470254573"/>
      <w:r>
        <w:rPr>
          <w:b/>
        </w:rPr>
        <w:t>W</w:t>
      </w:r>
      <w:r w:rsidRPr="00B15CFB">
        <w:rPr>
          <w:b/>
        </w:rPr>
        <w:t xml:space="preserve">hen you sign and submit your ‘request for </w:t>
      </w:r>
      <w:r>
        <w:rPr>
          <w:b/>
        </w:rPr>
        <w:t>VET</w:t>
      </w:r>
      <w:r w:rsidRPr="00B15CFB">
        <w:rPr>
          <w:b/>
        </w:rPr>
        <w:t xml:space="preserve"> </w:t>
      </w:r>
      <w:r>
        <w:rPr>
          <w:b/>
        </w:rPr>
        <w:t>S</w:t>
      </w:r>
      <w:r w:rsidRPr="00B15CFB">
        <w:rPr>
          <w:b/>
        </w:rPr>
        <w:t xml:space="preserve">tudent </w:t>
      </w:r>
      <w:r>
        <w:rPr>
          <w:b/>
        </w:rPr>
        <w:t>L</w:t>
      </w:r>
      <w:r w:rsidRPr="00B15CFB">
        <w:rPr>
          <w:b/>
        </w:rPr>
        <w:t xml:space="preserve">oan </w:t>
      </w:r>
      <w:r>
        <w:rPr>
          <w:b/>
        </w:rPr>
        <w:t>eCAF</w:t>
      </w:r>
      <w:r w:rsidRPr="00B15CFB">
        <w:rPr>
          <w:b/>
        </w:rPr>
        <w:t xml:space="preserve">’, you declare that you have read this booklet and you are aware of your obligations under the </w:t>
      </w:r>
      <w:r>
        <w:rPr>
          <w:b/>
        </w:rPr>
        <w:t>VET</w:t>
      </w:r>
      <w:r w:rsidRPr="00B15CFB">
        <w:rPr>
          <w:b/>
        </w:rPr>
        <w:t> </w:t>
      </w:r>
      <w:r>
        <w:rPr>
          <w:b/>
        </w:rPr>
        <w:t>S</w:t>
      </w:r>
      <w:r w:rsidRPr="00B15CFB">
        <w:rPr>
          <w:b/>
        </w:rPr>
        <w:t xml:space="preserve">tudent </w:t>
      </w:r>
      <w:r>
        <w:rPr>
          <w:b/>
        </w:rPr>
        <w:t>L</w:t>
      </w:r>
      <w:r w:rsidRPr="00B15CFB">
        <w:rPr>
          <w:b/>
        </w:rPr>
        <w:t>oans program</w:t>
      </w:r>
      <w:r w:rsidR="00127F6D" w:rsidRPr="00B15CFB">
        <w:rPr>
          <w:b/>
        </w:rPr>
        <w:t>.</w:t>
      </w:r>
      <w:bookmarkEnd w:id="7"/>
      <w:r w:rsidR="00B87E4D" w:rsidRPr="00B15CFB">
        <w:rPr>
          <w:b/>
        </w:rPr>
        <w:t xml:space="preserve"> </w:t>
      </w:r>
    </w:p>
    <w:p w14:paraId="36CB7AF9" w14:textId="7CD17D50" w:rsidR="00127F6D" w:rsidRPr="006737FF" w:rsidRDefault="009E592B" w:rsidP="00F8177E">
      <w:pPr>
        <w:pStyle w:val="Normal-aftertable"/>
        <w:rPr>
          <w:noProof/>
        </w:rPr>
      </w:pPr>
      <w:r w:rsidRPr="006737FF">
        <w:rPr>
          <w:noProof/>
        </w:rPr>
        <w:t>Note</w:t>
      </w:r>
      <w:r w:rsidR="00127F6D" w:rsidRPr="006737FF">
        <w:rPr>
          <w:noProof/>
        </w:rPr>
        <w:t xml:space="preserve">: The Department of </w:t>
      </w:r>
      <w:r w:rsidR="00224B1A" w:rsidRPr="006737FF">
        <w:rPr>
          <w:noProof/>
        </w:rPr>
        <w:t xml:space="preserve">Employment, Skills, Small and Family Business (the </w:t>
      </w:r>
      <w:r w:rsidR="00E55319">
        <w:rPr>
          <w:noProof/>
        </w:rPr>
        <w:t>D</w:t>
      </w:r>
      <w:r w:rsidR="00224B1A" w:rsidRPr="006737FF">
        <w:rPr>
          <w:noProof/>
        </w:rPr>
        <w:t xml:space="preserve">epartment) </w:t>
      </w:r>
      <w:r w:rsidR="00127F6D" w:rsidRPr="006737FF">
        <w:rPr>
          <w:noProof/>
        </w:rPr>
        <w:t xml:space="preserve">has aimed to ensure the information in this publication is consistent with the </w:t>
      </w:r>
      <w:hyperlink r:id="rId20" w:history="1">
        <w:r w:rsidR="00127F6D" w:rsidRPr="006737FF">
          <w:rPr>
            <w:rStyle w:val="Hyperlink"/>
            <w:b w:val="0"/>
            <w:i/>
            <w:noProof/>
            <w:u w:val="single"/>
          </w:rPr>
          <w:t>VET Student Loans Act 2016</w:t>
        </w:r>
      </w:hyperlink>
      <w:r w:rsidR="00127F6D" w:rsidRPr="006737FF">
        <w:rPr>
          <w:noProof/>
        </w:rPr>
        <w:t xml:space="preserve"> (the </w:t>
      </w:r>
      <w:r w:rsidR="00127F6D" w:rsidRPr="006737FF">
        <w:rPr>
          <w:rStyle w:val="StrongcolorChar"/>
          <w:rFonts w:cstheme="minorBidi"/>
          <w:color w:val="auto"/>
          <w:szCs w:val="22"/>
        </w:rPr>
        <w:t>Act</w:t>
      </w:r>
      <w:r w:rsidR="00127F6D" w:rsidRPr="006737FF">
        <w:rPr>
          <w:noProof/>
        </w:rPr>
        <w:t xml:space="preserve">) and the </w:t>
      </w:r>
      <w:hyperlink r:id="rId21" w:history="1">
        <w:r w:rsidR="00127F6D" w:rsidRPr="003E2C1D">
          <w:rPr>
            <w:rStyle w:val="Hyperlink"/>
            <w:b w:val="0"/>
            <w:noProof/>
            <w:u w:val="single"/>
          </w:rPr>
          <w:t>VET Student Loans Rules 2016</w:t>
        </w:r>
      </w:hyperlink>
      <w:r w:rsidR="00127F6D" w:rsidRPr="006737FF">
        <w:rPr>
          <w:noProof/>
        </w:rPr>
        <w:t xml:space="preserve"> (the </w:t>
      </w:r>
      <w:r w:rsidR="00127F6D" w:rsidRPr="006737FF">
        <w:rPr>
          <w:rStyle w:val="StrongcolorChar"/>
          <w:rFonts w:cstheme="minorBidi"/>
          <w:color w:val="auto"/>
          <w:szCs w:val="22"/>
        </w:rPr>
        <w:t>Rules</w:t>
      </w:r>
      <w:r w:rsidR="00127F6D" w:rsidRPr="006737FF">
        <w:rPr>
          <w:noProof/>
        </w:rPr>
        <w:t xml:space="preserve">). </w:t>
      </w:r>
      <w:r w:rsidR="00224B1A" w:rsidRPr="006737FF">
        <w:rPr>
          <w:noProof/>
        </w:rPr>
        <w:t>If there are any inconsistencies between this publication and the</w:t>
      </w:r>
      <w:r w:rsidR="00127F6D" w:rsidRPr="006737FF">
        <w:rPr>
          <w:noProof/>
        </w:rPr>
        <w:t xml:space="preserve"> Act or </w:t>
      </w:r>
      <w:r w:rsidR="00B87E4D" w:rsidRPr="006737FF">
        <w:rPr>
          <w:noProof/>
        </w:rPr>
        <w:t>Rules</w:t>
      </w:r>
      <w:r w:rsidR="00224B1A" w:rsidRPr="006737FF">
        <w:rPr>
          <w:noProof/>
        </w:rPr>
        <w:t>,</w:t>
      </w:r>
      <w:r w:rsidR="00127F6D" w:rsidRPr="006737FF">
        <w:rPr>
          <w:noProof/>
        </w:rPr>
        <w:t xml:space="preserve"> the Act</w:t>
      </w:r>
      <w:r w:rsidR="00B87E4D" w:rsidRPr="006737FF">
        <w:rPr>
          <w:noProof/>
        </w:rPr>
        <w:t xml:space="preserve"> and Rules</w:t>
      </w:r>
      <w:r w:rsidR="00127F6D" w:rsidRPr="006737FF">
        <w:rPr>
          <w:noProof/>
        </w:rPr>
        <w:t xml:space="preserve"> take precedence.</w:t>
      </w:r>
    </w:p>
    <w:p w14:paraId="3739666B" w14:textId="2A3F98E9" w:rsidR="00127F6D" w:rsidRPr="006737FF" w:rsidRDefault="00127F6D" w:rsidP="00AA3FAE">
      <w:pPr>
        <w:rPr>
          <w:noProof/>
        </w:rPr>
      </w:pPr>
      <w:r w:rsidRPr="006737FF">
        <w:rPr>
          <w:noProof/>
        </w:rPr>
        <w:t xml:space="preserve">In addition, the information contained in this booklet is correct as at the time of </w:t>
      </w:r>
      <w:r w:rsidR="00B87E4D" w:rsidRPr="006737FF">
        <w:rPr>
          <w:noProof/>
        </w:rPr>
        <w:t xml:space="preserve">publication </w:t>
      </w:r>
      <w:r w:rsidR="003C07FC" w:rsidRPr="006737FF">
        <w:rPr>
          <w:noProof/>
        </w:rPr>
        <w:t>(</w:t>
      </w:r>
      <w:r w:rsidR="00304AAA">
        <w:rPr>
          <w:noProof/>
        </w:rPr>
        <w:t>January </w:t>
      </w:r>
      <w:r w:rsidR="00502108" w:rsidRPr="006737FF">
        <w:rPr>
          <w:noProof/>
        </w:rPr>
        <w:t>20</w:t>
      </w:r>
      <w:r w:rsidR="00304AAA">
        <w:rPr>
          <w:noProof/>
        </w:rPr>
        <w:t>20</w:t>
      </w:r>
      <w:r w:rsidR="003C07FC" w:rsidRPr="006737FF">
        <w:rPr>
          <w:noProof/>
        </w:rPr>
        <w:t xml:space="preserve">) </w:t>
      </w:r>
      <w:r w:rsidRPr="006737FF">
        <w:rPr>
          <w:noProof/>
        </w:rPr>
        <w:t xml:space="preserve">and subject to change. For the latest information on the </w:t>
      </w:r>
      <w:r w:rsidR="00310035" w:rsidRPr="006737FF">
        <w:rPr>
          <w:rStyle w:val="StrongcolorChar"/>
          <w:color w:val="auto"/>
        </w:rPr>
        <w:t>VET</w:t>
      </w:r>
      <w:r w:rsidR="00640468" w:rsidRPr="006737FF">
        <w:rPr>
          <w:rStyle w:val="StrongcolorChar"/>
          <w:color w:val="auto"/>
        </w:rPr>
        <w:t> </w:t>
      </w:r>
      <w:r w:rsidR="00310035" w:rsidRPr="006737FF">
        <w:rPr>
          <w:rStyle w:val="StrongcolorChar"/>
          <w:color w:val="auto"/>
        </w:rPr>
        <w:t>Student Loans</w:t>
      </w:r>
      <w:r w:rsidRPr="006737FF">
        <w:rPr>
          <w:noProof/>
        </w:rPr>
        <w:t xml:space="preserve"> program, refer to </w:t>
      </w:r>
      <w:r w:rsidR="000D5F91" w:rsidRPr="006737FF">
        <w:rPr>
          <w:noProof/>
        </w:rPr>
        <w:t xml:space="preserve">the </w:t>
      </w:r>
      <w:r w:rsidR="005F788B" w:rsidRPr="006737FF">
        <w:rPr>
          <w:noProof/>
        </w:rPr>
        <w:t xml:space="preserve">the </w:t>
      </w:r>
      <w:hyperlink r:id="rId22" w:history="1">
        <w:r w:rsidR="00E55319">
          <w:rPr>
            <w:rFonts w:ascii="Calibri" w:eastAsia="Times New Roman" w:hAnsi="Calibri" w:cs="Times New Roman"/>
            <w:u w:val="single"/>
          </w:rPr>
          <w:t>D</w:t>
        </w:r>
        <w:r w:rsidR="005F788B" w:rsidRPr="006737FF">
          <w:rPr>
            <w:rFonts w:ascii="Calibri" w:eastAsia="Times New Roman" w:hAnsi="Calibri" w:cs="Times New Roman"/>
            <w:u w:val="single"/>
          </w:rPr>
          <w:t>epartment</w:t>
        </w:r>
        <w:r w:rsidR="004352C1" w:rsidRPr="006737FF">
          <w:rPr>
            <w:rFonts w:ascii="Calibri" w:eastAsia="Times New Roman" w:hAnsi="Calibri" w:cs="Times New Roman"/>
            <w:u w:val="single"/>
          </w:rPr>
          <w:t>’s</w:t>
        </w:r>
      </w:hyperlink>
      <w:r w:rsidR="005F788B" w:rsidRPr="006737FF">
        <w:rPr>
          <w:noProof/>
        </w:rPr>
        <w:t xml:space="preserve"> </w:t>
      </w:r>
      <w:r w:rsidR="000D5F91" w:rsidRPr="006737FF">
        <w:rPr>
          <w:noProof/>
        </w:rPr>
        <w:t>website</w:t>
      </w:r>
      <w:r w:rsidR="00677E62" w:rsidRPr="006737FF">
        <w:rPr>
          <w:noProof/>
        </w:rPr>
        <w:t>.</w:t>
      </w:r>
    </w:p>
    <w:p w14:paraId="301AE70C" w14:textId="77777777" w:rsidR="00127F6D" w:rsidRPr="006737FF" w:rsidRDefault="00127F6D" w:rsidP="00AA3FAE">
      <w:pPr>
        <w:pStyle w:val="Heading3"/>
      </w:pPr>
      <w:bookmarkStart w:id="8" w:name="_Toc470254574"/>
      <w:bookmarkStart w:id="9" w:name="_Toc29970972"/>
      <w:r w:rsidRPr="006737FF">
        <w:t>WHO IS THIS BOOKLET FOR?</w:t>
      </w:r>
      <w:bookmarkEnd w:id="8"/>
      <w:bookmarkEnd w:id="9"/>
    </w:p>
    <w:p w14:paraId="131E787A" w14:textId="2697BD53" w:rsidR="00127F6D" w:rsidRPr="006737FF" w:rsidRDefault="00127F6D" w:rsidP="00AA3FAE">
      <w:pPr>
        <w:rPr>
          <w:noProof/>
        </w:rPr>
      </w:pPr>
      <w:r w:rsidRPr="006737FF">
        <w:rPr>
          <w:noProof/>
        </w:rPr>
        <w:t xml:space="preserve">This booklet is for people </w:t>
      </w:r>
      <w:r w:rsidR="00337AAC" w:rsidRPr="006737FF">
        <w:rPr>
          <w:noProof/>
        </w:rPr>
        <w:t xml:space="preserve">who wish to apply for </w:t>
      </w:r>
      <w:r w:rsidR="00CF52E6" w:rsidRPr="006737FF">
        <w:rPr>
          <w:noProof/>
        </w:rPr>
        <w:t>a VET Student Loan</w:t>
      </w:r>
      <w:r w:rsidR="00337AAC" w:rsidRPr="006737FF">
        <w:rPr>
          <w:noProof/>
        </w:rPr>
        <w:t xml:space="preserve"> to pay for an approved diploma level or above VET qualif</w:t>
      </w:r>
      <w:r w:rsidR="00C84997" w:rsidRPr="006737FF">
        <w:rPr>
          <w:noProof/>
        </w:rPr>
        <w:t>i</w:t>
      </w:r>
      <w:r w:rsidR="00337AAC" w:rsidRPr="006737FF">
        <w:rPr>
          <w:noProof/>
        </w:rPr>
        <w:t>cation</w:t>
      </w:r>
      <w:r w:rsidRPr="006737FF">
        <w:rPr>
          <w:noProof/>
        </w:rPr>
        <w:t xml:space="preserve">. </w:t>
      </w:r>
    </w:p>
    <w:p w14:paraId="13008DE1" w14:textId="249765AE" w:rsidR="00127F6D" w:rsidRPr="006737FF" w:rsidRDefault="00127F6D" w:rsidP="00AA3FAE">
      <w:pPr>
        <w:rPr>
          <w:noProof/>
        </w:rPr>
      </w:pPr>
      <w:r w:rsidRPr="006737FF">
        <w:rPr>
          <w:noProof/>
        </w:rPr>
        <w:t>This booklet is a summary of the key points a person</w:t>
      </w:r>
      <w:r w:rsidR="00337AAC" w:rsidRPr="006737FF">
        <w:rPr>
          <w:noProof/>
        </w:rPr>
        <w:t xml:space="preserve"> must know before they apply for a VET Student Loan</w:t>
      </w:r>
      <w:r w:rsidR="00EE2EFC" w:rsidRPr="006737FF">
        <w:rPr>
          <w:noProof/>
        </w:rPr>
        <w:t xml:space="preserve">. It is not intended to provide comprehensive information about the </w:t>
      </w:r>
      <w:r w:rsidR="00310035" w:rsidRPr="006737FF">
        <w:rPr>
          <w:rStyle w:val="StrongcolorChar"/>
          <w:color w:val="auto"/>
        </w:rPr>
        <w:t>VET Student Loans</w:t>
      </w:r>
      <w:r w:rsidR="00EE2EFC" w:rsidRPr="006737FF">
        <w:rPr>
          <w:noProof/>
        </w:rPr>
        <w:t xml:space="preserve"> program as a whole.</w:t>
      </w:r>
    </w:p>
    <w:p w14:paraId="174FB500" w14:textId="77777777" w:rsidR="00127F6D" w:rsidRPr="006737FF" w:rsidRDefault="00127F6D" w:rsidP="00AA3FAE">
      <w:pPr>
        <w:pStyle w:val="Heading3"/>
        <w:rPr>
          <w:bCs w:val="0"/>
        </w:rPr>
      </w:pPr>
      <w:bookmarkStart w:id="10" w:name="_Toc470254575"/>
      <w:bookmarkStart w:id="11" w:name="_Toc29970973"/>
      <w:r w:rsidRPr="006737FF">
        <w:rPr>
          <w:bCs w:val="0"/>
        </w:rPr>
        <w:t>USING THIS BOOKLET</w:t>
      </w:r>
      <w:bookmarkEnd w:id="10"/>
      <w:bookmarkEnd w:id="11"/>
      <w:r w:rsidRPr="006737FF">
        <w:rPr>
          <w:bCs w:val="0"/>
        </w:rPr>
        <w:t xml:space="preserve"> </w:t>
      </w:r>
    </w:p>
    <w:p w14:paraId="67DF86AE" w14:textId="6D43BBA5" w:rsidR="0048737C" w:rsidRPr="006737FF" w:rsidRDefault="00E3031A" w:rsidP="00AA3FAE">
      <w:r w:rsidRPr="006737FF">
        <w:t>The first section</w:t>
      </w:r>
      <w:r w:rsidR="0048737C" w:rsidRPr="006737FF">
        <w:t>,</w:t>
      </w:r>
      <w:r w:rsidRPr="006737FF">
        <w:t xml:space="preserve"> ‘The </w:t>
      </w:r>
      <w:r w:rsidR="00310035" w:rsidRPr="006737FF">
        <w:rPr>
          <w:rStyle w:val="StrongcolorChar"/>
          <w:color w:val="auto"/>
        </w:rPr>
        <w:t>VET Student Loans</w:t>
      </w:r>
      <w:r w:rsidRPr="006737FF">
        <w:t xml:space="preserve"> Program at a Glance’ provides an overview of the </w:t>
      </w:r>
      <w:r w:rsidR="00310035" w:rsidRPr="006737FF">
        <w:rPr>
          <w:rStyle w:val="StrongcolorChar"/>
          <w:color w:val="auto"/>
        </w:rPr>
        <w:t>VET Student Loans</w:t>
      </w:r>
      <w:r w:rsidRPr="006737FF">
        <w:t xml:space="preserve"> </w:t>
      </w:r>
      <w:r w:rsidR="007E0593" w:rsidRPr="006737FF">
        <w:t>p</w:t>
      </w:r>
      <w:r w:rsidRPr="006737FF">
        <w:t>rogram</w:t>
      </w:r>
      <w:r w:rsidR="00566F08" w:rsidRPr="006737FF">
        <w:t>, including eligibility criteria</w:t>
      </w:r>
      <w:r w:rsidRPr="006737FF">
        <w:t xml:space="preserve">. </w:t>
      </w:r>
    </w:p>
    <w:p w14:paraId="053EBE92" w14:textId="77777777" w:rsidR="00E3031A" w:rsidRPr="006737FF" w:rsidRDefault="00E3031A" w:rsidP="00AA3FAE">
      <w:r w:rsidRPr="006737FF">
        <w:t xml:space="preserve">Further detail is provided about the program in sections 1 to 6 of this booklet. </w:t>
      </w:r>
    </w:p>
    <w:p w14:paraId="53219618" w14:textId="692D87FD" w:rsidR="00127F6D" w:rsidRPr="006737FF" w:rsidRDefault="00127F6D" w:rsidP="00AA3FAE">
      <w:pPr>
        <w:rPr>
          <w:noProof/>
        </w:rPr>
      </w:pPr>
      <w:r w:rsidRPr="006737FF">
        <w:rPr>
          <w:noProof/>
        </w:rPr>
        <w:t xml:space="preserve">As you read through this booklet, you will notice each page has key words </w:t>
      </w:r>
      <w:r w:rsidRPr="006737FF">
        <w:rPr>
          <w:rStyle w:val="StrongcolorChar"/>
          <w:color w:val="auto"/>
        </w:rPr>
        <w:t>highlighted</w:t>
      </w:r>
      <w:r w:rsidRPr="006737FF">
        <w:rPr>
          <w:noProof/>
        </w:rPr>
        <w:t xml:space="preserve">; refer to the glossary for an explanation of what these words mean. </w:t>
      </w:r>
    </w:p>
    <w:p w14:paraId="4A87F341" w14:textId="77777777" w:rsidR="00127F6D" w:rsidRPr="006737FF" w:rsidRDefault="0048737C" w:rsidP="00127F6D">
      <w:r w:rsidRPr="006737FF">
        <w:t>R</w:t>
      </w:r>
      <w:r w:rsidR="00E3031A" w:rsidRPr="006737FF">
        <w:t>efer to the section at the end of th</w:t>
      </w:r>
      <w:r w:rsidRPr="006737FF">
        <w:t>is</w:t>
      </w:r>
      <w:r w:rsidR="00E3031A" w:rsidRPr="006737FF">
        <w:t xml:space="preserve"> booklet, ‘Contacts and Additional Information’ for further information and relevant contact details. </w:t>
      </w:r>
      <w:r w:rsidR="00127F6D" w:rsidRPr="006737FF">
        <w:br w:type="page"/>
      </w:r>
    </w:p>
    <w:p w14:paraId="5C8BEAF7" w14:textId="77777777" w:rsidR="00127F6D" w:rsidRPr="00666B29" w:rsidRDefault="009A248D" w:rsidP="00127F6D">
      <w:pPr>
        <w:pStyle w:val="Heading1"/>
      </w:pPr>
      <w:bookmarkStart w:id="12" w:name="_Toc29970974"/>
      <w:r w:rsidRPr="00666B29">
        <w:lastRenderedPageBreak/>
        <w:t xml:space="preserve">The </w:t>
      </w:r>
      <w:r w:rsidR="00127F6D" w:rsidRPr="00666B29">
        <w:t xml:space="preserve">VET Student Loans </w:t>
      </w:r>
      <w:r w:rsidRPr="00666B29">
        <w:t xml:space="preserve">program </w:t>
      </w:r>
      <w:r w:rsidR="00127F6D" w:rsidRPr="00666B29">
        <w:t>at a glance</w:t>
      </w:r>
      <w:bookmarkEnd w:id="12"/>
    </w:p>
    <w:p w14:paraId="7EC1E436" w14:textId="77777777" w:rsidR="00127F6D" w:rsidRPr="00666B29" w:rsidRDefault="00127F6D" w:rsidP="00127F6D">
      <w:pPr>
        <w:pStyle w:val="Heading2"/>
      </w:pPr>
      <w:bookmarkStart w:id="13" w:name="_Toc29970975"/>
      <w:r w:rsidRPr="00666B29">
        <w:t xml:space="preserve">What is </w:t>
      </w:r>
      <w:r w:rsidR="009A248D" w:rsidRPr="00666B29">
        <w:t xml:space="preserve">the </w:t>
      </w:r>
      <w:r w:rsidRPr="00666B29">
        <w:t>VET Student Loans</w:t>
      </w:r>
      <w:r w:rsidR="009A248D" w:rsidRPr="00666B29">
        <w:t xml:space="preserve"> program</w:t>
      </w:r>
      <w:r w:rsidRPr="00666B29">
        <w:t>?</w:t>
      </w:r>
      <w:bookmarkEnd w:id="13"/>
    </w:p>
    <w:p w14:paraId="6F5CEDB1" w14:textId="15703D55" w:rsidR="00127F6D" w:rsidRPr="006737FF" w:rsidRDefault="009A248D" w:rsidP="00AA3FAE">
      <w:r w:rsidRPr="006737FF">
        <w:t xml:space="preserve">The </w:t>
      </w:r>
      <w:r w:rsidR="00127F6D" w:rsidRPr="006737FF">
        <w:rPr>
          <w:rStyle w:val="StrongcolorChar"/>
          <w:color w:val="auto"/>
        </w:rPr>
        <w:t>VET Student Loans</w:t>
      </w:r>
      <w:r w:rsidRPr="006737FF">
        <w:rPr>
          <w:rStyle w:val="StrongcolorChar"/>
          <w:color w:val="auto"/>
        </w:rPr>
        <w:t xml:space="preserve"> program</w:t>
      </w:r>
      <w:r w:rsidR="00127F6D" w:rsidRPr="006737FF">
        <w:rPr>
          <w:rStyle w:val="StrongcolorChar"/>
          <w:color w:val="auto"/>
        </w:rPr>
        <w:t xml:space="preserve"> </w:t>
      </w:r>
      <w:r w:rsidR="00127F6D" w:rsidRPr="006737FF">
        <w:t>is a</w:t>
      </w:r>
      <w:r w:rsidR="007E0593" w:rsidRPr="006737FF">
        <w:t>n Australian Government</w:t>
      </w:r>
      <w:r w:rsidR="00127F6D" w:rsidRPr="006737FF">
        <w:t xml:space="preserve"> loan </w:t>
      </w:r>
      <w:r w:rsidR="00877AF1" w:rsidRPr="006737FF">
        <w:t xml:space="preserve">program </w:t>
      </w:r>
      <w:r w:rsidR="00127F6D" w:rsidRPr="006737FF">
        <w:t xml:space="preserve">that helps eligible students enrolled in </w:t>
      </w:r>
      <w:r w:rsidRPr="006737FF">
        <w:rPr>
          <w:rStyle w:val="StrongcolorChar"/>
          <w:color w:val="auto"/>
        </w:rPr>
        <w:t xml:space="preserve">approved </w:t>
      </w:r>
      <w:r w:rsidR="00127F6D" w:rsidRPr="006737FF">
        <w:rPr>
          <w:rStyle w:val="StrongcolorChar"/>
          <w:color w:val="auto"/>
        </w:rPr>
        <w:t xml:space="preserve">courses </w:t>
      </w:r>
      <w:r w:rsidR="00127F6D" w:rsidRPr="006737FF">
        <w:t xml:space="preserve">at </w:t>
      </w:r>
      <w:r w:rsidR="00077D6E" w:rsidRPr="006737FF">
        <w:t>diploma level</w:t>
      </w:r>
      <w:r w:rsidR="00457DF7" w:rsidRPr="006737FF">
        <w:t xml:space="preserve"> or above</w:t>
      </w:r>
      <w:r w:rsidR="00077D6E" w:rsidRPr="006737FF">
        <w:t xml:space="preserve">, at </w:t>
      </w:r>
      <w:r w:rsidR="00127F6D" w:rsidRPr="006737FF">
        <w:rPr>
          <w:rStyle w:val="StrongcolorChar"/>
          <w:color w:val="auto"/>
        </w:rPr>
        <w:t>approved course providers</w:t>
      </w:r>
      <w:r w:rsidR="00127F6D" w:rsidRPr="006737FF">
        <w:t xml:space="preserve"> pay their </w:t>
      </w:r>
      <w:r w:rsidR="00127F6D" w:rsidRPr="006737FF">
        <w:rPr>
          <w:rStyle w:val="StrongcolorChar"/>
          <w:color w:val="auto"/>
        </w:rPr>
        <w:t>tuition fees</w:t>
      </w:r>
      <w:r w:rsidR="00127F6D" w:rsidRPr="006737FF">
        <w:t xml:space="preserve">. </w:t>
      </w:r>
      <w:r w:rsidR="00805DDC" w:rsidRPr="006737FF">
        <w:t xml:space="preserve">The loan has income-contingent repayment arrangements, which means you only need to make repayments if you are earning above the minimum repayment </w:t>
      </w:r>
      <w:r w:rsidR="00903ED9" w:rsidRPr="006737FF">
        <w:t>threshold. You</w:t>
      </w:r>
      <w:r w:rsidR="00805DDC" w:rsidRPr="006737FF">
        <w:t xml:space="preserve"> can make voluntary repayments at any time.</w:t>
      </w:r>
    </w:p>
    <w:p w14:paraId="5B1785BA" w14:textId="78F762F7" w:rsidR="00127F6D" w:rsidRPr="006737FF" w:rsidRDefault="009A248D" w:rsidP="00AA3FAE">
      <w:r w:rsidRPr="006737FF">
        <w:rPr>
          <w:noProof/>
        </w:rPr>
        <w:t>If you are an eligible student, t</w:t>
      </w:r>
      <w:r w:rsidR="00127F6D" w:rsidRPr="006737FF">
        <w:rPr>
          <w:noProof/>
        </w:rPr>
        <w:t xml:space="preserve">he Department of </w:t>
      </w:r>
      <w:r w:rsidR="00677E62" w:rsidRPr="006737FF">
        <w:rPr>
          <w:noProof/>
        </w:rPr>
        <w:t xml:space="preserve">Employment, Skills, Small and Family Business </w:t>
      </w:r>
      <w:r w:rsidR="0048737C" w:rsidRPr="006737FF">
        <w:rPr>
          <w:noProof/>
        </w:rPr>
        <w:t xml:space="preserve">(the </w:t>
      </w:r>
      <w:r w:rsidR="00E55319">
        <w:rPr>
          <w:noProof/>
        </w:rPr>
        <w:t>D</w:t>
      </w:r>
      <w:r w:rsidR="0048737C" w:rsidRPr="006737FF">
        <w:rPr>
          <w:noProof/>
        </w:rPr>
        <w:t>epartment)</w:t>
      </w:r>
      <w:r w:rsidRPr="006737FF">
        <w:rPr>
          <w:noProof/>
        </w:rPr>
        <w:t xml:space="preserve"> may approve your VET Student Loan for an </w:t>
      </w:r>
      <w:r w:rsidRPr="006737FF">
        <w:rPr>
          <w:b/>
          <w:noProof/>
        </w:rPr>
        <w:t>approved course</w:t>
      </w:r>
      <w:r w:rsidR="00127F6D" w:rsidRPr="006737FF">
        <w:rPr>
          <w:noProof/>
        </w:rPr>
        <w:t xml:space="preserve">. </w:t>
      </w:r>
      <w:r w:rsidRPr="006737FF">
        <w:rPr>
          <w:noProof/>
        </w:rPr>
        <w:t xml:space="preserve">The </w:t>
      </w:r>
      <w:r w:rsidR="00E55319">
        <w:rPr>
          <w:noProof/>
        </w:rPr>
        <w:t>D</w:t>
      </w:r>
      <w:r w:rsidRPr="006737FF">
        <w:rPr>
          <w:noProof/>
        </w:rPr>
        <w:t xml:space="preserve">epartment will pay your loan directly to your </w:t>
      </w:r>
      <w:r w:rsidRPr="006737FF">
        <w:rPr>
          <w:b/>
          <w:noProof/>
        </w:rPr>
        <w:t>approved course provider</w:t>
      </w:r>
      <w:r w:rsidRPr="006737FF">
        <w:rPr>
          <w:noProof/>
        </w:rPr>
        <w:t xml:space="preserve">. You will be responsible for any gap amount in the </w:t>
      </w:r>
      <w:r w:rsidRPr="006737FF">
        <w:rPr>
          <w:b/>
          <w:noProof/>
        </w:rPr>
        <w:t>tuition fees</w:t>
      </w:r>
      <w:r w:rsidR="00FD63B4" w:rsidRPr="006737FF">
        <w:rPr>
          <w:noProof/>
        </w:rPr>
        <w:t>,</w:t>
      </w:r>
      <w:r w:rsidRPr="006737FF">
        <w:rPr>
          <w:noProof/>
        </w:rPr>
        <w:t xml:space="preserve"> which are not covered by the loan. You will owe a debt to the Australian Government</w:t>
      </w:r>
      <w:r w:rsidR="00881BFC" w:rsidRPr="006737FF">
        <w:rPr>
          <w:noProof/>
        </w:rPr>
        <w:t xml:space="preserve"> for the loan</w:t>
      </w:r>
      <w:r w:rsidRPr="006737FF">
        <w:rPr>
          <w:noProof/>
        </w:rPr>
        <w:t xml:space="preserve">, which will be </w:t>
      </w:r>
      <w:r w:rsidR="00127F6D" w:rsidRPr="006737FF">
        <w:rPr>
          <w:noProof/>
        </w:rPr>
        <w:t>managed by the Australian Taxation Office</w:t>
      </w:r>
      <w:r w:rsidR="00127F6D" w:rsidRPr="006737FF">
        <w:t xml:space="preserve"> (</w:t>
      </w:r>
      <w:r w:rsidR="00127F6D" w:rsidRPr="006737FF">
        <w:rPr>
          <w:rStyle w:val="StrongcolorChar"/>
          <w:color w:val="auto"/>
        </w:rPr>
        <w:t>ATO</w:t>
      </w:r>
      <w:r w:rsidR="00127F6D" w:rsidRPr="006737FF">
        <w:t xml:space="preserve">). </w:t>
      </w:r>
    </w:p>
    <w:p w14:paraId="30721619" w14:textId="77777777" w:rsidR="00127F6D" w:rsidRPr="00666B29" w:rsidRDefault="00127F6D" w:rsidP="00127F6D">
      <w:pPr>
        <w:pStyle w:val="Heading2"/>
      </w:pPr>
      <w:bookmarkStart w:id="14" w:name="_Am_I_eligible?"/>
      <w:bookmarkStart w:id="15" w:name="_Toc29970976"/>
      <w:bookmarkEnd w:id="14"/>
      <w:r w:rsidRPr="00666B29">
        <w:t>Am I eligible?</w:t>
      </w:r>
      <w:bookmarkEnd w:id="15"/>
    </w:p>
    <w:p w14:paraId="23C69BA5" w14:textId="77777777" w:rsidR="005D60C7" w:rsidRPr="00A3707D" w:rsidRDefault="00127F6D" w:rsidP="00AA3FAE">
      <w:r w:rsidRPr="00A3707D">
        <w:t xml:space="preserve">To </w:t>
      </w:r>
      <w:r w:rsidR="009A248D" w:rsidRPr="00A3707D">
        <w:t xml:space="preserve">receive </w:t>
      </w:r>
      <w:r w:rsidRPr="00A3707D">
        <w:t>a VET Student Loan, you must</w:t>
      </w:r>
      <w:r w:rsidR="005D60C7" w:rsidRPr="00A3707D">
        <w:t>:</w:t>
      </w:r>
    </w:p>
    <w:p w14:paraId="154DC543" w14:textId="77777777" w:rsidR="005D60C7" w:rsidRPr="006737FF" w:rsidRDefault="00877AF1" w:rsidP="005D60C7">
      <w:pPr>
        <w:pStyle w:val="ListParagraph"/>
        <w:numPr>
          <w:ilvl w:val="0"/>
          <w:numId w:val="21"/>
        </w:numPr>
      </w:pPr>
      <w:r w:rsidRPr="006737FF">
        <w:t>be an eligible student</w:t>
      </w:r>
    </w:p>
    <w:p w14:paraId="63955748" w14:textId="77777777" w:rsidR="005D60C7" w:rsidRPr="006737FF" w:rsidRDefault="005D60C7" w:rsidP="005D60C7">
      <w:pPr>
        <w:pStyle w:val="ListParagraph"/>
        <w:numPr>
          <w:ilvl w:val="0"/>
          <w:numId w:val="21"/>
        </w:numPr>
      </w:pPr>
      <w:r w:rsidRPr="006737FF">
        <w:t xml:space="preserve">be studying an </w:t>
      </w:r>
      <w:r w:rsidRPr="006737FF">
        <w:rPr>
          <w:rStyle w:val="StrongcolorChar"/>
          <w:color w:val="auto"/>
        </w:rPr>
        <w:t>approved course</w:t>
      </w:r>
    </w:p>
    <w:p w14:paraId="73424AFB" w14:textId="77777777" w:rsidR="005D60C7" w:rsidRPr="006737FF" w:rsidRDefault="005D60C7" w:rsidP="005D60C7">
      <w:pPr>
        <w:pStyle w:val="ListParagraph"/>
        <w:numPr>
          <w:ilvl w:val="0"/>
          <w:numId w:val="21"/>
        </w:numPr>
      </w:pPr>
      <w:r w:rsidRPr="006737FF">
        <w:t xml:space="preserve">be studying with an </w:t>
      </w:r>
      <w:r w:rsidRPr="006737FF">
        <w:rPr>
          <w:rStyle w:val="StrongcolorChar"/>
          <w:color w:val="auto"/>
        </w:rPr>
        <w:t>approved course provider</w:t>
      </w:r>
    </w:p>
    <w:p w14:paraId="5143799E" w14:textId="00CB6A60" w:rsidR="005D60C7" w:rsidRPr="006737FF" w:rsidRDefault="005D60C7" w:rsidP="005D60C7">
      <w:pPr>
        <w:pStyle w:val="ListParagraph"/>
        <w:numPr>
          <w:ilvl w:val="0"/>
          <w:numId w:val="21"/>
        </w:numPr>
      </w:pPr>
      <w:r w:rsidRPr="006737FF">
        <w:t xml:space="preserve">apply to the government using the approved form, </w:t>
      </w:r>
      <w:r w:rsidR="003E1379" w:rsidRPr="006737FF">
        <w:t xml:space="preserve">which will be managed through your provider, </w:t>
      </w:r>
      <w:r w:rsidRPr="006737FF">
        <w:t>and</w:t>
      </w:r>
    </w:p>
    <w:p w14:paraId="249D74BF" w14:textId="16F30EE7" w:rsidR="00127F6D" w:rsidRPr="006737FF" w:rsidRDefault="00C322E9" w:rsidP="005D60C7">
      <w:pPr>
        <w:pStyle w:val="ListParagraph"/>
        <w:numPr>
          <w:ilvl w:val="0"/>
          <w:numId w:val="21"/>
        </w:numPr>
      </w:pPr>
      <w:r>
        <w:t xml:space="preserve">submit Progression Forms to </w:t>
      </w:r>
      <w:r w:rsidR="005D60C7" w:rsidRPr="006737FF">
        <w:t xml:space="preserve">confirm your </w:t>
      </w:r>
      <w:r>
        <w:t xml:space="preserve">ongoing </w:t>
      </w:r>
      <w:r w:rsidR="005D60C7" w:rsidRPr="006737FF">
        <w:t>engagement</w:t>
      </w:r>
      <w:r>
        <w:t xml:space="preserve"> with your studies,</w:t>
      </w:r>
      <w:r w:rsidR="005D60C7" w:rsidRPr="006737FF">
        <w:t xml:space="preserve"> and continue access</w:t>
      </w:r>
      <w:r>
        <w:t>ing</w:t>
      </w:r>
      <w:r w:rsidR="005D60C7" w:rsidRPr="006737FF">
        <w:t xml:space="preserve"> the loan throughout your course.</w:t>
      </w:r>
    </w:p>
    <w:p w14:paraId="47948EC4" w14:textId="77777777" w:rsidR="005D60C7" w:rsidRPr="006737FF" w:rsidRDefault="00FD63B4" w:rsidP="005D60C7">
      <w:pPr>
        <w:pStyle w:val="ListBullet"/>
        <w:numPr>
          <w:ilvl w:val="0"/>
          <w:numId w:val="0"/>
        </w:numPr>
        <w:ind w:left="360" w:hanging="360"/>
      </w:pPr>
      <w:r w:rsidRPr="006737FF">
        <w:t xml:space="preserve">To be an eligible student, </w:t>
      </w:r>
      <w:r w:rsidR="000B3286" w:rsidRPr="006737FF">
        <w:t xml:space="preserve">you </w:t>
      </w:r>
      <w:r w:rsidR="005D60C7" w:rsidRPr="006737FF">
        <w:t>must meet ALL of these criteria</w:t>
      </w:r>
      <w:r w:rsidR="005C1CE5" w:rsidRPr="006737FF">
        <w:t xml:space="preserve"> – further detailed below</w:t>
      </w:r>
      <w:r w:rsidR="005D60C7" w:rsidRPr="006737FF">
        <w:t>.</w:t>
      </w:r>
    </w:p>
    <w:p w14:paraId="2935C4B4" w14:textId="77777777" w:rsidR="00127F6D" w:rsidRPr="006737FF" w:rsidRDefault="00127F6D" w:rsidP="00AA3FAE">
      <w:pPr>
        <w:pStyle w:val="ListBullet"/>
      </w:pPr>
      <w:r w:rsidRPr="006737FF">
        <w:t>You are:</w:t>
      </w:r>
    </w:p>
    <w:p w14:paraId="0EC7FC85" w14:textId="77777777" w:rsidR="00127F6D" w:rsidRPr="006737FF" w:rsidRDefault="00127F6D" w:rsidP="00E52452">
      <w:pPr>
        <w:pStyle w:val="ListBullet2"/>
        <w:numPr>
          <w:ilvl w:val="1"/>
          <w:numId w:val="5"/>
        </w:numPr>
      </w:pPr>
      <w:r w:rsidRPr="006737FF">
        <w:t>an Australian citizen, or</w:t>
      </w:r>
    </w:p>
    <w:p w14:paraId="292F269A" w14:textId="77777777" w:rsidR="00127F6D" w:rsidRPr="006737FF" w:rsidRDefault="00127F6D" w:rsidP="00E52452">
      <w:pPr>
        <w:pStyle w:val="ListBullet2"/>
        <w:numPr>
          <w:ilvl w:val="1"/>
          <w:numId w:val="5"/>
        </w:numPr>
      </w:pPr>
      <w:r w:rsidRPr="006737FF">
        <w:t xml:space="preserve">a </w:t>
      </w:r>
      <w:r w:rsidR="000B3286" w:rsidRPr="006737FF">
        <w:t>qualifying New Zealand citizen</w:t>
      </w:r>
      <w:r w:rsidR="000B3286" w:rsidRPr="006737FF">
        <w:rPr>
          <w:rStyle w:val="FootnoteReference"/>
        </w:rPr>
        <w:footnoteReference w:id="1"/>
      </w:r>
      <w:r w:rsidR="00983837" w:rsidRPr="006737FF">
        <w:t xml:space="preserve">, </w:t>
      </w:r>
      <w:r w:rsidRPr="006737FF">
        <w:t xml:space="preserve"> or </w:t>
      </w:r>
    </w:p>
    <w:p w14:paraId="10E8A2D6" w14:textId="77777777" w:rsidR="00127F6D" w:rsidRPr="006737FF" w:rsidRDefault="00127F6D" w:rsidP="00E52452">
      <w:pPr>
        <w:pStyle w:val="ListBullet2"/>
        <w:numPr>
          <w:ilvl w:val="1"/>
          <w:numId w:val="5"/>
        </w:numPr>
      </w:pPr>
      <w:r w:rsidRPr="006737FF">
        <w:t>a permanent humanitarian visa holder</w:t>
      </w:r>
      <w:r w:rsidR="000B3286" w:rsidRPr="006737FF">
        <w:t>, who is usually resident in Australia</w:t>
      </w:r>
      <w:r w:rsidRPr="006737FF">
        <w:t>.</w:t>
      </w:r>
    </w:p>
    <w:p w14:paraId="47BBAAC2" w14:textId="348EE1E0" w:rsidR="00127F6D" w:rsidRPr="00782169" w:rsidRDefault="00881BFC" w:rsidP="00AA3FAE">
      <w:pPr>
        <w:pStyle w:val="ListBullet"/>
      </w:pPr>
      <w:r w:rsidRPr="006737FF">
        <w:t xml:space="preserve">Your </w:t>
      </w:r>
      <w:r w:rsidR="008259A7">
        <w:t xml:space="preserve">HELP balance </w:t>
      </w:r>
      <w:r w:rsidR="00D849FA" w:rsidRPr="006737FF">
        <w:t xml:space="preserve">(the amount of your </w:t>
      </w:r>
      <w:r w:rsidR="00D849FA" w:rsidRPr="006737FF">
        <w:rPr>
          <w:b/>
        </w:rPr>
        <w:t>HELP</w:t>
      </w:r>
      <w:r w:rsidR="00E55319">
        <w:rPr>
          <w:b/>
        </w:rPr>
        <w:t xml:space="preserve"> loan</w:t>
      </w:r>
      <w:r w:rsidR="00D849FA" w:rsidRPr="006737FF">
        <w:rPr>
          <w:b/>
        </w:rPr>
        <w:t xml:space="preserve"> limit</w:t>
      </w:r>
      <w:r w:rsidR="00D849FA" w:rsidRPr="006737FF">
        <w:t xml:space="preserve"> you have left) </w:t>
      </w:r>
      <w:r w:rsidRPr="006737FF">
        <w:t>is more than $0</w:t>
      </w:r>
      <w:r w:rsidR="00127F6D" w:rsidRPr="006737FF">
        <w:rPr>
          <w:rStyle w:val="StrongcolorChar"/>
          <w:color w:val="auto"/>
        </w:rPr>
        <w:t>.</w:t>
      </w:r>
      <w:r w:rsidR="00127F6D" w:rsidRPr="006737FF">
        <w:t xml:space="preserve"> </w:t>
      </w:r>
      <w:r w:rsidR="00FB39C5" w:rsidRPr="006737FF">
        <w:t xml:space="preserve">This means you have enough </w:t>
      </w:r>
      <w:r w:rsidR="00FB39C5" w:rsidRPr="006737FF">
        <w:rPr>
          <w:b/>
        </w:rPr>
        <w:t>HELP</w:t>
      </w:r>
      <w:r w:rsidR="00E55319">
        <w:rPr>
          <w:b/>
        </w:rPr>
        <w:t xml:space="preserve"> loan</w:t>
      </w:r>
      <w:r w:rsidR="00FB39C5" w:rsidRPr="006737FF">
        <w:rPr>
          <w:b/>
        </w:rPr>
        <w:t xml:space="preserve"> limit</w:t>
      </w:r>
      <w:r w:rsidR="00FB39C5" w:rsidRPr="006737FF">
        <w:t xml:space="preserve"> remaining for your proposed studies to be covered by the loan.</w:t>
      </w:r>
      <w:r w:rsidR="002106E9">
        <w:t xml:space="preserve"> </w:t>
      </w:r>
      <w:r w:rsidR="002106E9" w:rsidRPr="00782169">
        <w:t xml:space="preserve">The HELP loan </w:t>
      </w:r>
      <w:r w:rsidR="002106E9" w:rsidRPr="002C0E0D">
        <w:t xml:space="preserve">limit </w:t>
      </w:r>
      <w:r w:rsidR="00782169" w:rsidRPr="002C0E0D">
        <w:t>is the limit on how much you can borrow. Any borrowing under FEE-HELP, VET FEE-HELP, VET Student Loans and, from 1 January 2020, HECS-HELP will count towards your HELP loan limit.</w:t>
      </w:r>
      <w:r w:rsidR="00782169" w:rsidRPr="00782169">
        <w:t xml:space="preserve"> </w:t>
      </w:r>
    </w:p>
    <w:p w14:paraId="0592A51A" w14:textId="77777777" w:rsidR="00127F6D" w:rsidRPr="006737FF" w:rsidRDefault="00127F6D" w:rsidP="00AA3FAE">
      <w:pPr>
        <w:pStyle w:val="ListBullet"/>
      </w:pPr>
      <w:r w:rsidRPr="006737FF">
        <w:t xml:space="preserve">You are enrolled with an </w:t>
      </w:r>
      <w:r w:rsidRPr="006737FF">
        <w:rPr>
          <w:rStyle w:val="StrongcolorChar"/>
          <w:color w:val="auto"/>
        </w:rPr>
        <w:t>approved course provider</w:t>
      </w:r>
      <w:r w:rsidRPr="006737FF">
        <w:t xml:space="preserve"> in an </w:t>
      </w:r>
      <w:r w:rsidRPr="006737FF">
        <w:rPr>
          <w:rStyle w:val="StrongcolorChar"/>
          <w:color w:val="auto"/>
        </w:rPr>
        <w:t>approved course</w:t>
      </w:r>
      <w:r w:rsidRPr="006737FF">
        <w:t xml:space="preserve"> and have enrolled in accordance with the application requirements.</w:t>
      </w:r>
    </w:p>
    <w:p w14:paraId="65D49B01" w14:textId="77777777" w:rsidR="00127F6D" w:rsidRPr="006737FF" w:rsidRDefault="00127F6D" w:rsidP="00AA3FAE">
      <w:pPr>
        <w:pStyle w:val="ListBullet"/>
      </w:pPr>
      <w:r w:rsidRPr="006737FF">
        <w:t xml:space="preserve">You are studying the </w:t>
      </w:r>
      <w:r w:rsidRPr="006737FF">
        <w:rPr>
          <w:b/>
        </w:rPr>
        <w:t>approved course</w:t>
      </w:r>
      <w:r w:rsidRPr="006737FF">
        <w:t xml:space="preserve"> primarily at a campus in Australia.</w:t>
      </w:r>
    </w:p>
    <w:p w14:paraId="284B56EC" w14:textId="77777777" w:rsidR="00127F6D" w:rsidRPr="006737FF" w:rsidRDefault="00127F6D" w:rsidP="00AA3FAE">
      <w:pPr>
        <w:pStyle w:val="ListBullet"/>
      </w:pPr>
      <w:r w:rsidRPr="00A3707D">
        <w:lastRenderedPageBreak/>
        <w:t xml:space="preserve">You have been assessed by </w:t>
      </w:r>
      <w:r w:rsidRPr="006737FF">
        <w:t xml:space="preserve">your </w:t>
      </w:r>
      <w:r w:rsidRPr="006737FF">
        <w:rPr>
          <w:rStyle w:val="StrongcolorChar"/>
          <w:color w:val="auto"/>
        </w:rPr>
        <w:t>approved course</w:t>
      </w:r>
      <w:r w:rsidRPr="006737FF">
        <w:t xml:space="preserve"> </w:t>
      </w:r>
      <w:r w:rsidRPr="006737FF">
        <w:rPr>
          <w:b/>
        </w:rPr>
        <w:t>provider</w:t>
      </w:r>
      <w:r w:rsidRPr="006737FF">
        <w:t xml:space="preserve"> as academically suited to undertake the </w:t>
      </w:r>
      <w:r w:rsidR="00AA5B1F" w:rsidRPr="006737FF">
        <w:rPr>
          <w:rStyle w:val="StrongcolorChar"/>
          <w:color w:val="auto"/>
        </w:rPr>
        <w:t>approved course</w:t>
      </w:r>
      <w:r w:rsidRPr="006737FF">
        <w:t xml:space="preserve"> </w:t>
      </w:r>
      <w:r w:rsidR="009F4030" w:rsidRPr="006737FF">
        <w:t>on the basis of either</w:t>
      </w:r>
      <w:r w:rsidRPr="006737FF">
        <w:t>:</w:t>
      </w:r>
    </w:p>
    <w:p w14:paraId="695BEC76" w14:textId="77777777" w:rsidR="00224B1A" w:rsidRPr="006737FF" w:rsidRDefault="00127F6D" w:rsidP="00F8177E">
      <w:pPr>
        <w:pStyle w:val="ListBullet2"/>
        <w:keepNext/>
        <w:keepLines/>
        <w:numPr>
          <w:ilvl w:val="1"/>
          <w:numId w:val="5"/>
        </w:numPr>
      </w:pPr>
      <w:r w:rsidRPr="006737FF">
        <w:t>providing your Australian Year 12 Certificate; OR</w:t>
      </w:r>
    </w:p>
    <w:p w14:paraId="2CE31106" w14:textId="70C45096" w:rsidR="00224B1A" w:rsidRPr="006737FF" w:rsidRDefault="00224B1A" w:rsidP="00F8177E">
      <w:pPr>
        <w:pStyle w:val="ListBullet2"/>
        <w:keepNext/>
        <w:keepLines/>
        <w:numPr>
          <w:ilvl w:val="1"/>
          <w:numId w:val="5"/>
        </w:numPr>
      </w:pPr>
      <w:r w:rsidRPr="006737FF">
        <w:rPr>
          <w:rFonts w:ascii="Calibri" w:hAnsi="Calibri" w:cs="Calibri"/>
          <w:bCs/>
        </w:rPr>
        <w:t>providing your International Baccalaureate Diploma Programme (IB) diploma OR</w:t>
      </w:r>
    </w:p>
    <w:p w14:paraId="68C3FE37" w14:textId="72C6A4D8" w:rsidR="00504EB8" w:rsidRPr="006737FF" w:rsidRDefault="00504EB8" w:rsidP="00E52452">
      <w:pPr>
        <w:pStyle w:val="ListBullet2"/>
        <w:numPr>
          <w:ilvl w:val="1"/>
          <w:numId w:val="5"/>
        </w:numPr>
      </w:pPr>
      <w:r w:rsidRPr="006737FF">
        <w:t xml:space="preserve">providing a copy of a certificate showing you have been awarded a qualification at level 4 or above in the </w:t>
      </w:r>
      <w:r w:rsidRPr="006737FF">
        <w:rPr>
          <w:rStyle w:val="StrongcolorChar"/>
          <w:color w:val="auto"/>
        </w:rPr>
        <w:t xml:space="preserve">Australian Qualifications Framework </w:t>
      </w:r>
      <w:r w:rsidRPr="006737FF">
        <w:rPr>
          <w:rStyle w:val="StrongcolorChar"/>
          <w:b w:val="0"/>
          <w:color w:val="auto"/>
        </w:rPr>
        <w:t>(where the language of instruction was English)</w:t>
      </w:r>
      <w:r w:rsidRPr="006737FF">
        <w:rPr>
          <w:rStyle w:val="FootnoteReference"/>
          <w:rFonts w:eastAsiaTheme="minorHAnsi"/>
          <w:spacing w:val="1"/>
        </w:rPr>
        <w:footnoteReference w:id="2"/>
      </w:r>
      <w:r w:rsidRPr="006737FF">
        <w:rPr>
          <w:rStyle w:val="StrongcolorChar"/>
          <w:b w:val="0"/>
          <w:color w:val="auto"/>
        </w:rPr>
        <w:t xml:space="preserve">; </w:t>
      </w:r>
      <w:r w:rsidR="004352C1" w:rsidRPr="006737FF">
        <w:t xml:space="preserve">or at a level in a framework that preceded the AQF </w:t>
      </w:r>
      <w:r w:rsidR="00B45C77">
        <w:t xml:space="preserve">and </w:t>
      </w:r>
      <w:r w:rsidR="004352C1" w:rsidRPr="006737FF">
        <w:t>is equivalent to level 4 or above in the AQF, OR</w:t>
      </w:r>
    </w:p>
    <w:p w14:paraId="0116AC81" w14:textId="77777777" w:rsidR="00127F6D" w:rsidRPr="006737FF" w:rsidRDefault="00127F6D" w:rsidP="00E52452">
      <w:pPr>
        <w:pStyle w:val="ListBullet2"/>
        <w:numPr>
          <w:ilvl w:val="1"/>
          <w:numId w:val="5"/>
        </w:numPr>
      </w:pPr>
      <w:r w:rsidRPr="006737FF">
        <w:t xml:space="preserve">displaying competence at Exit Level 3 in the Australian Core Skills Framework in both reading and numeracy through an approved Language, Literacy and Numeracy test. </w:t>
      </w:r>
    </w:p>
    <w:p w14:paraId="5DE48B28" w14:textId="77777777" w:rsidR="00127F6D" w:rsidRPr="006737FF" w:rsidRDefault="00127F6D" w:rsidP="00F146C0">
      <w:pPr>
        <w:pStyle w:val="ListBullet2"/>
        <w:numPr>
          <w:ilvl w:val="0"/>
          <w:numId w:val="0"/>
        </w:numPr>
        <w:ind w:left="397"/>
      </w:pPr>
      <w:r w:rsidRPr="006737FF">
        <w:t xml:space="preserve">In addition, your </w:t>
      </w:r>
      <w:r w:rsidR="00AA5B1F" w:rsidRPr="006737FF">
        <w:rPr>
          <w:rStyle w:val="StrongcolorChar"/>
          <w:color w:val="auto"/>
        </w:rPr>
        <w:t>approved course</w:t>
      </w:r>
      <w:r w:rsidR="0048737C" w:rsidRPr="006737FF">
        <w:t xml:space="preserve"> </w:t>
      </w:r>
      <w:r w:rsidRPr="006737FF">
        <w:rPr>
          <w:rStyle w:val="StrongcolorChar"/>
          <w:color w:val="auto"/>
        </w:rPr>
        <w:t>provider</w:t>
      </w:r>
      <w:r w:rsidRPr="006737FF">
        <w:t xml:space="preserve"> must reasonably believe you show competence in completing the course. </w:t>
      </w:r>
    </w:p>
    <w:p w14:paraId="23BB6383" w14:textId="77777777" w:rsidR="00127F6D" w:rsidRPr="006737FF" w:rsidRDefault="00127F6D" w:rsidP="00AA3FAE">
      <w:pPr>
        <w:pStyle w:val="ListBullet"/>
      </w:pPr>
      <w:r w:rsidRPr="006737FF">
        <w:t>You meet the Tax File Number (</w:t>
      </w:r>
      <w:r w:rsidRPr="006737FF">
        <w:rPr>
          <w:rStyle w:val="StrongcolorChar"/>
          <w:color w:val="auto"/>
        </w:rPr>
        <w:t>TFN</w:t>
      </w:r>
      <w:r w:rsidRPr="006737FF">
        <w:t>) requirements.</w:t>
      </w:r>
    </w:p>
    <w:p w14:paraId="66E55FB2" w14:textId="77777777" w:rsidR="00127F6D" w:rsidRPr="006737FF" w:rsidRDefault="00127F6D" w:rsidP="00C52F11">
      <w:pPr>
        <w:pStyle w:val="ListBullet"/>
      </w:pPr>
      <w:r w:rsidRPr="006737FF">
        <w:t xml:space="preserve">You have a </w:t>
      </w:r>
      <w:r w:rsidRPr="006737FF">
        <w:rPr>
          <w:rStyle w:val="StrongcolorChar"/>
          <w:color w:val="auto"/>
        </w:rPr>
        <w:t>Unique Student Identifier</w:t>
      </w:r>
      <w:r w:rsidRPr="006737FF">
        <w:t xml:space="preserve"> (</w:t>
      </w:r>
      <w:r w:rsidRPr="006737FF">
        <w:rPr>
          <w:b/>
        </w:rPr>
        <w:t>USI</w:t>
      </w:r>
      <w:r w:rsidRPr="006737FF">
        <w:t>) or are otherwise exempt.</w:t>
      </w:r>
    </w:p>
    <w:p w14:paraId="089517F8" w14:textId="77777777" w:rsidR="00127F6D" w:rsidRPr="006737FF" w:rsidRDefault="00127F6D" w:rsidP="00AA3FAE">
      <w:pPr>
        <w:pStyle w:val="ListBullet"/>
      </w:pPr>
      <w:r w:rsidRPr="006737FF">
        <w:t xml:space="preserve">You have given the required documents to your </w:t>
      </w:r>
      <w:r w:rsidR="00AA5B1F" w:rsidRPr="006737FF">
        <w:rPr>
          <w:rStyle w:val="StrongcolorChar"/>
          <w:color w:val="auto"/>
        </w:rPr>
        <w:t>approved course</w:t>
      </w:r>
      <w:r w:rsidRPr="006737FF">
        <w:t xml:space="preserve"> provider</w:t>
      </w:r>
      <w:r w:rsidR="00877AF1" w:rsidRPr="006737FF">
        <w:t xml:space="preserve"> and submitted the loan application form</w:t>
      </w:r>
      <w:r w:rsidRPr="006737FF">
        <w:t xml:space="preserve"> by the first</w:t>
      </w:r>
      <w:r w:rsidRPr="006737FF">
        <w:rPr>
          <w:b/>
        </w:rPr>
        <w:t xml:space="preserve"> </w:t>
      </w:r>
      <w:r w:rsidRPr="006737FF">
        <w:rPr>
          <w:rStyle w:val="StrongcolorChar"/>
          <w:color w:val="auto"/>
        </w:rPr>
        <w:t>census day</w:t>
      </w:r>
      <w:r w:rsidRPr="006737FF">
        <w:rPr>
          <w:b/>
        </w:rPr>
        <w:t xml:space="preserve"> </w:t>
      </w:r>
      <w:r w:rsidRPr="006737FF">
        <w:t>no less than two business days after enrolling.</w:t>
      </w:r>
    </w:p>
    <w:p w14:paraId="5AC53293" w14:textId="77777777" w:rsidR="009F4030" w:rsidRPr="006737FF" w:rsidRDefault="009F4030" w:rsidP="00F146C0">
      <w:pPr>
        <w:pStyle w:val="ListBullet"/>
        <w:numPr>
          <w:ilvl w:val="0"/>
          <w:numId w:val="0"/>
        </w:numPr>
        <w:ind w:left="360"/>
      </w:pPr>
    </w:p>
    <w:p w14:paraId="5A32150E" w14:textId="311B8650" w:rsidR="009F4030" w:rsidRPr="006737FF" w:rsidRDefault="00140A59" w:rsidP="00F146C0">
      <w:pPr>
        <w:pStyle w:val="ListBullet"/>
        <w:numPr>
          <w:ilvl w:val="0"/>
          <w:numId w:val="0"/>
        </w:numPr>
        <w:ind w:left="360" w:hanging="360"/>
      </w:pPr>
      <w:r w:rsidRPr="006737FF">
        <w:t>To be an</w:t>
      </w:r>
      <w:r w:rsidR="009F4030" w:rsidRPr="006737FF">
        <w:t xml:space="preserve"> </w:t>
      </w:r>
      <w:r w:rsidR="009F4030" w:rsidRPr="006737FF">
        <w:rPr>
          <w:rStyle w:val="StrongcolorChar"/>
          <w:color w:val="auto"/>
        </w:rPr>
        <w:t>approved course</w:t>
      </w:r>
      <w:r w:rsidR="00EA4A09" w:rsidRPr="006737FF">
        <w:rPr>
          <w:rStyle w:val="StrongcolorChar"/>
          <w:color w:val="auto"/>
        </w:rPr>
        <w:t>,</w:t>
      </w:r>
      <w:r w:rsidR="009F4030" w:rsidRPr="006737FF">
        <w:t xml:space="preserve"> </w:t>
      </w:r>
      <w:r w:rsidRPr="006737FF">
        <w:t>your course must</w:t>
      </w:r>
      <w:r w:rsidR="009F4030" w:rsidRPr="006737FF">
        <w:t>:</w:t>
      </w:r>
    </w:p>
    <w:p w14:paraId="4E5EAA41" w14:textId="0F861FC2" w:rsidR="009F4030" w:rsidRPr="006737FF" w:rsidRDefault="00FB39C5" w:rsidP="00F146C0">
      <w:pPr>
        <w:pStyle w:val="ListBullet"/>
      </w:pPr>
      <w:r w:rsidRPr="006737FF">
        <w:t xml:space="preserve">be </w:t>
      </w:r>
      <w:r w:rsidR="009F4030" w:rsidRPr="006737FF">
        <w:t xml:space="preserve">specified </w:t>
      </w:r>
      <w:r w:rsidR="00504EB8" w:rsidRPr="006737FF">
        <w:t>by</w:t>
      </w:r>
      <w:r w:rsidR="009F4030" w:rsidRPr="006737FF">
        <w:t xml:space="preserve"> the </w:t>
      </w:r>
      <w:r w:rsidR="009F4030" w:rsidRPr="003E2C1D">
        <w:t>VET Student Loans (Courses and Loan Caps) Determination</w:t>
      </w:r>
      <w:r w:rsidR="009F4030" w:rsidRPr="006737FF">
        <w:t xml:space="preserve"> </w:t>
      </w:r>
      <w:r w:rsidR="0048737C" w:rsidRPr="006737FF">
        <w:t xml:space="preserve">2016 </w:t>
      </w:r>
      <w:r w:rsidR="009F4030" w:rsidRPr="006737FF">
        <w:t>(the</w:t>
      </w:r>
      <w:r w:rsidR="009F4030" w:rsidRPr="006737FF">
        <w:rPr>
          <w:b/>
        </w:rPr>
        <w:t xml:space="preserve"> </w:t>
      </w:r>
      <w:r w:rsidR="009F4030" w:rsidRPr="006737FF">
        <w:rPr>
          <w:rStyle w:val="StrongcolorChar"/>
          <w:color w:val="auto"/>
        </w:rPr>
        <w:t>courses and loan caps determination</w:t>
      </w:r>
      <w:r w:rsidR="009F4030" w:rsidRPr="006737FF">
        <w:t>)</w:t>
      </w:r>
      <w:r w:rsidR="008F0412" w:rsidRPr="006737FF">
        <w:t>:</w:t>
      </w:r>
      <w:r w:rsidR="006B2DCC" w:rsidRPr="006737FF">
        <w:t xml:space="preserve"> </w:t>
      </w:r>
      <w:r w:rsidR="006B2DCC" w:rsidRPr="006737FF">
        <w:rPr>
          <w:b/>
        </w:rPr>
        <w:t>and</w:t>
      </w:r>
    </w:p>
    <w:p w14:paraId="20B6563C" w14:textId="1402F3EA" w:rsidR="00140A59" w:rsidRPr="006737FF" w:rsidRDefault="00E671A2" w:rsidP="006E5BE1">
      <w:pPr>
        <w:pStyle w:val="ListBullet2"/>
      </w:pPr>
      <w:r w:rsidRPr="006737FF">
        <w:t xml:space="preserve">for </w:t>
      </w:r>
      <w:r w:rsidR="00FB39C5" w:rsidRPr="006737FF">
        <w:t xml:space="preserve">state-government </w:t>
      </w:r>
      <w:r w:rsidR="00FB39C5" w:rsidRPr="006737FF">
        <w:rPr>
          <w:rStyle w:val="StrongcolorChar"/>
          <w:color w:val="auto"/>
        </w:rPr>
        <w:t>subsidised</w:t>
      </w:r>
      <w:r w:rsidR="00FB39C5" w:rsidRPr="006737FF">
        <w:t xml:space="preserve"> students, </w:t>
      </w:r>
      <w:r w:rsidR="006B2DCC" w:rsidRPr="006737FF">
        <w:t xml:space="preserve">lead to </w:t>
      </w:r>
      <w:r w:rsidR="00140A59" w:rsidRPr="006737FF">
        <w:t>a qualification of diploma</w:t>
      </w:r>
      <w:r w:rsidR="00FB39C5" w:rsidRPr="006737FF">
        <w:t xml:space="preserve"> or</w:t>
      </w:r>
      <w:r w:rsidR="00140A59" w:rsidRPr="006737FF">
        <w:t xml:space="preserve"> advanced diploma in the </w:t>
      </w:r>
      <w:r w:rsidR="00140A59" w:rsidRPr="006737FF">
        <w:rPr>
          <w:rStyle w:val="StrongcolorChar"/>
          <w:color w:val="auto"/>
        </w:rPr>
        <w:t>Australian Qualifications Framework</w:t>
      </w:r>
      <w:r w:rsidR="008F0412" w:rsidRPr="006737FF">
        <w:t>;</w:t>
      </w:r>
      <w:r w:rsidR="006B2DCC" w:rsidRPr="006737FF">
        <w:t xml:space="preserve"> </w:t>
      </w:r>
      <w:r w:rsidR="00E41BAF" w:rsidRPr="006737FF">
        <w:t xml:space="preserve">or </w:t>
      </w:r>
    </w:p>
    <w:p w14:paraId="2162D7A1" w14:textId="134BC063" w:rsidR="00FB39C5" w:rsidRPr="006737FF" w:rsidRDefault="00E671A2" w:rsidP="006E5BE1">
      <w:pPr>
        <w:pStyle w:val="ListBullet2"/>
      </w:pPr>
      <w:r w:rsidRPr="006737FF">
        <w:t>for</w:t>
      </w:r>
      <w:r w:rsidRPr="006737FF">
        <w:rPr>
          <w:rStyle w:val="StrongcolorChar"/>
          <w:color w:val="auto"/>
        </w:rPr>
        <w:t xml:space="preserve"> </w:t>
      </w:r>
      <w:r w:rsidR="00E41BAF" w:rsidRPr="006737FF">
        <w:rPr>
          <w:rStyle w:val="StrongcolorChar"/>
          <w:color w:val="auto"/>
        </w:rPr>
        <w:t>full fee-paying / fee for service</w:t>
      </w:r>
      <w:r w:rsidR="00E41BAF" w:rsidRPr="006737FF">
        <w:t xml:space="preserve"> students, </w:t>
      </w:r>
      <w:r w:rsidR="00FB39C5" w:rsidRPr="006737FF">
        <w:t xml:space="preserve">lead to a qualification of diploma, advanced diploma, graduate certificate or graduate diploma in the </w:t>
      </w:r>
      <w:r w:rsidR="00FB39C5" w:rsidRPr="006737FF">
        <w:rPr>
          <w:rStyle w:val="StrongcolorChar"/>
          <w:color w:val="auto"/>
        </w:rPr>
        <w:t>Australian Qualifications Framework</w:t>
      </w:r>
      <w:r w:rsidR="00FB39C5" w:rsidRPr="006737FF">
        <w:t xml:space="preserve">; </w:t>
      </w:r>
      <w:r w:rsidR="00FB39C5" w:rsidRPr="006737FF">
        <w:rPr>
          <w:b/>
        </w:rPr>
        <w:t>and</w:t>
      </w:r>
    </w:p>
    <w:p w14:paraId="0E16EE60" w14:textId="77777777" w:rsidR="009F4030" w:rsidRPr="006737FF" w:rsidRDefault="006B2DCC" w:rsidP="00F146C0">
      <w:pPr>
        <w:pStyle w:val="ListBullet"/>
      </w:pPr>
      <w:r w:rsidRPr="006737FF">
        <w:t xml:space="preserve">be </w:t>
      </w:r>
      <w:r w:rsidR="00140A59" w:rsidRPr="006737FF">
        <w:t>provided</w:t>
      </w:r>
      <w:r w:rsidR="009F4030" w:rsidRPr="006737FF">
        <w:t xml:space="preserve"> by an </w:t>
      </w:r>
      <w:r w:rsidR="00AA5B1F" w:rsidRPr="006737FF">
        <w:rPr>
          <w:rStyle w:val="StrongcolorChar"/>
          <w:color w:val="auto"/>
        </w:rPr>
        <w:t>approved course</w:t>
      </w:r>
      <w:r w:rsidR="009F4030" w:rsidRPr="006737FF">
        <w:rPr>
          <w:b/>
        </w:rPr>
        <w:t xml:space="preserve"> provider</w:t>
      </w:r>
      <w:r w:rsidR="008F0412" w:rsidRPr="006737FF">
        <w:t>;</w:t>
      </w:r>
      <w:r w:rsidRPr="006737FF">
        <w:t xml:space="preserve"> </w:t>
      </w:r>
      <w:r w:rsidRPr="006737FF">
        <w:rPr>
          <w:b/>
        </w:rPr>
        <w:t>and</w:t>
      </w:r>
    </w:p>
    <w:p w14:paraId="20C3A3A8" w14:textId="306D3BCD" w:rsidR="00140A59" w:rsidRDefault="006B2DCC" w:rsidP="00F146C0">
      <w:pPr>
        <w:pStyle w:val="ListBullet"/>
      </w:pPr>
      <w:r w:rsidRPr="006737FF">
        <w:t>be</w:t>
      </w:r>
      <w:r w:rsidR="00140A59" w:rsidRPr="006737FF">
        <w:t xml:space="preserve"> delivered by an </w:t>
      </w:r>
      <w:r w:rsidR="00AA5B1F" w:rsidRPr="006737FF">
        <w:rPr>
          <w:rStyle w:val="StrongcolorChar"/>
          <w:color w:val="auto"/>
        </w:rPr>
        <w:t>approved course</w:t>
      </w:r>
      <w:r w:rsidRPr="006737FF">
        <w:t xml:space="preserve"> </w:t>
      </w:r>
      <w:r w:rsidRPr="006737FF">
        <w:rPr>
          <w:b/>
        </w:rPr>
        <w:t xml:space="preserve">provider </w:t>
      </w:r>
      <w:r w:rsidRPr="006737FF">
        <w:t xml:space="preserve">or an entity registered with TEQSA or </w:t>
      </w:r>
      <w:r w:rsidR="00E41BAF" w:rsidRPr="006737FF">
        <w:t xml:space="preserve">a body </w:t>
      </w:r>
      <w:r w:rsidRPr="006737FF">
        <w:t xml:space="preserve">approved by the </w:t>
      </w:r>
      <w:r w:rsidR="00C322E9">
        <w:t>D</w:t>
      </w:r>
      <w:r w:rsidR="00855A19" w:rsidRPr="006737FF">
        <w:t xml:space="preserve">epartment </w:t>
      </w:r>
      <w:r w:rsidRPr="006737FF">
        <w:t>to deliver the course</w:t>
      </w:r>
      <w:r w:rsidR="00AE0F64" w:rsidRPr="006737FF">
        <w:t>.</w:t>
      </w:r>
    </w:p>
    <w:p w14:paraId="645248BE" w14:textId="77777777" w:rsidR="00B86FB6" w:rsidRDefault="00B86FB6">
      <w:pPr>
        <w:rPr>
          <w:rFonts w:ascii="Calibri" w:eastAsiaTheme="minorHAnsi" w:hAnsi="Calibri" w:cstheme="majorBidi"/>
          <w:b/>
          <w:bCs/>
          <w:caps/>
          <w:color w:val="292065"/>
          <w:sz w:val="36"/>
          <w:szCs w:val="28"/>
        </w:rPr>
      </w:pPr>
      <w:r>
        <w:rPr>
          <w:rFonts w:eastAsiaTheme="minorHAnsi"/>
        </w:rPr>
        <w:br w:type="page"/>
      </w:r>
    </w:p>
    <w:p w14:paraId="780650A1" w14:textId="438BC6B1" w:rsidR="00127F6D" w:rsidRPr="00B15495" w:rsidRDefault="00127F6D" w:rsidP="00127F6D">
      <w:pPr>
        <w:pStyle w:val="Heading1"/>
        <w:rPr>
          <w:rFonts w:eastAsiaTheme="minorHAnsi"/>
        </w:rPr>
      </w:pPr>
      <w:bookmarkStart w:id="16" w:name="_Toc29970977"/>
      <w:r w:rsidRPr="00B15495">
        <w:rPr>
          <w:rFonts w:eastAsiaTheme="minorHAnsi"/>
        </w:rPr>
        <w:lastRenderedPageBreak/>
        <w:t>GLOSSARY</w:t>
      </w:r>
      <w:r w:rsidR="0063744E">
        <w:rPr>
          <w:rStyle w:val="FootnoteReference"/>
          <w:rFonts w:eastAsiaTheme="minorHAnsi"/>
        </w:rPr>
        <w:footnoteReference w:id="3"/>
      </w:r>
      <w:bookmarkEnd w:id="16"/>
    </w:p>
    <w:p w14:paraId="25503ABC" w14:textId="3B2A09DF" w:rsidR="00127F6D" w:rsidRDefault="00AA5B1F" w:rsidP="003F4385">
      <w:pPr>
        <w:rPr>
          <w:noProof/>
        </w:rPr>
      </w:pPr>
      <w:r w:rsidRPr="006737FF">
        <w:rPr>
          <w:b/>
          <w:bCs/>
          <w:noProof/>
        </w:rPr>
        <w:t>Accumulated HELP debt</w:t>
      </w:r>
      <w:r w:rsidR="00EE4574" w:rsidRPr="006737FF">
        <w:rPr>
          <w:b/>
          <w:bCs/>
          <w:noProof/>
        </w:rPr>
        <w:t>:</w:t>
      </w:r>
      <w:r w:rsidR="00127F6D" w:rsidRPr="006737FF">
        <w:rPr>
          <w:noProof/>
        </w:rPr>
        <w:t xml:space="preserve"> The total of </w:t>
      </w:r>
      <w:r w:rsidR="00EE4574" w:rsidRPr="006737FF">
        <w:rPr>
          <w:noProof/>
        </w:rPr>
        <w:t xml:space="preserve">the Higher Education Loan Program (HELP) debts, including any </w:t>
      </w:r>
      <w:r w:rsidR="00127F6D" w:rsidRPr="006737FF">
        <w:rPr>
          <w:noProof/>
        </w:rPr>
        <w:t>VET Student Loans</w:t>
      </w:r>
      <w:r w:rsidR="00E27AEA" w:rsidRPr="006737FF">
        <w:rPr>
          <w:noProof/>
        </w:rPr>
        <w:t xml:space="preserve"> incurred </w:t>
      </w:r>
      <w:r w:rsidR="00E27AEA" w:rsidRPr="008049BC">
        <w:rPr>
          <w:i/>
          <w:noProof/>
        </w:rPr>
        <w:t>prior</w:t>
      </w:r>
      <w:r w:rsidR="00E27AEA" w:rsidRPr="006737FF">
        <w:rPr>
          <w:noProof/>
        </w:rPr>
        <w:t xml:space="preserve"> to 1 July 2019</w:t>
      </w:r>
      <w:r w:rsidR="00127F6D" w:rsidRPr="006737FF">
        <w:rPr>
          <w:noProof/>
        </w:rPr>
        <w:t>, VET FEE-HELP, FEE-HELP, HECS-HELP, OS-HELP or SA-HELP debts you have incurred (including any Government loans for study incurred before 2005).</w:t>
      </w:r>
    </w:p>
    <w:p w14:paraId="56C98042" w14:textId="08FE6AE3" w:rsidR="008E4821" w:rsidRPr="00092F4B" w:rsidRDefault="008E4821" w:rsidP="003F4385">
      <w:r w:rsidRPr="00916972">
        <w:rPr>
          <w:b/>
          <w:noProof/>
        </w:rPr>
        <w:t>Accumulated VETSL debt</w:t>
      </w:r>
      <w:r w:rsidRPr="00916972">
        <w:rPr>
          <w:noProof/>
        </w:rPr>
        <w:t>:</w:t>
      </w:r>
      <w:r w:rsidR="00092F4B" w:rsidRPr="00916972">
        <w:rPr>
          <w:noProof/>
        </w:rPr>
        <w:t xml:space="preserve"> </w:t>
      </w:r>
      <w:r w:rsidR="002350C8" w:rsidRPr="00916972">
        <w:rPr>
          <w:noProof/>
        </w:rPr>
        <w:t xml:space="preserve">The total of a person’s VET Student Loan debt (VETSL debt) amounts from 1 July 2019. The accumulated VETSL debt is calculated on 1 June each year in accordance with section 23CC of the </w:t>
      </w:r>
      <w:r w:rsidR="002350C8" w:rsidRPr="00916972">
        <w:rPr>
          <w:rStyle w:val="HyperlinktextChar"/>
          <w:i/>
        </w:rPr>
        <w:t>VET Student Loans Act 2016</w:t>
      </w:r>
      <w:r w:rsidR="002350C8" w:rsidRPr="00916972">
        <w:rPr>
          <w:noProof/>
        </w:rPr>
        <w:t>, and includes all VET Student Loan amounts incurred from 1 July 2019, plus indexation, minus VETSL debt repayments.</w:t>
      </w:r>
    </w:p>
    <w:p w14:paraId="11E9F6B9" w14:textId="4F4A838C" w:rsidR="00B24427" w:rsidRPr="006737FF" w:rsidRDefault="00B24427" w:rsidP="003F4385">
      <w:pPr>
        <w:rPr>
          <w:bCs/>
          <w:noProof/>
        </w:rPr>
      </w:pPr>
      <w:r w:rsidRPr="006737FF">
        <w:rPr>
          <w:b/>
          <w:bCs/>
          <w:noProof/>
        </w:rPr>
        <w:t>Act</w:t>
      </w:r>
      <w:r w:rsidR="00C81221" w:rsidRPr="006737FF">
        <w:rPr>
          <w:b/>
          <w:bCs/>
          <w:noProof/>
        </w:rPr>
        <w:t xml:space="preserve"> </w:t>
      </w:r>
      <w:r w:rsidR="00C81221" w:rsidRPr="006737FF">
        <w:rPr>
          <w:bCs/>
          <w:noProof/>
        </w:rPr>
        <w:t>(</w:t>
      </w:r>
      <w:r w:rsidR="00C81221" w:rsidRPr="006737FF">
        <w:rPr>
          <w:bCs/>
          <w:i/>
          <w:noProof/>
        </w:rPr>
        <w:t>VET Student Loans Act 2016</w:t>
      </w:r>
      <w:r w:rsidR="00C81221" w:rsidRPr="006737FF">
        <w:rPr>
          <w:bCs/>
          <w:noProof/>
        </w:rPr>
        <w:t>)</w:t>
      </w:r>
      <w:r w:rsidRPr="006737FF">
        <w:rPr>
          <w:b/>
          <w:bCs/>
          <w:noProof/>
        </w:rPr>
        <w:t>:</w:t>
      </w:r>
      <w:r w:rsidRPr="006737FF">
        <w:rPr>
          <w:bCs/>
          <w:noProof/>
        </w:rPr>
        <w:t xml:space="preserve"> The </w:t>
      </w:r>
      <w:r w:rsidRPr="006737FF">
        <w:rPr>
          <w:bCs/>
          <w:i/>
          <w:noProof/>
        </w:rPr>
        <w:t>VET Student Loans Act 2016</w:t>
      </w:r>
      <w:r w:rsidRPr="006737FF">
        <w:rPr>
          <w:bCs/>
          <w:noProof/>
        </w:rPr>
        <w:t>, the Commonwealth legislation that establishes the VET Student Loans program.</w:t>
      </w:r>
      <w:r w:rsidR="00C81221" w:rsidRPr="006737FF">
        <w:rPr>
          <w:bCs/>
          <w:noProof/>
        </w:rPr>
        <w:t xml:space="preserve">  It is available at </w:t>
      </w:r>
      <w:hyperlink r:id="rId23" w:history="1">
        <w:r w:rsidR="00896572" w:rsidRPr="008049BC">
          <w:rPr>
            <w:rFonts w:ascii="Calibri" w:eastAsia="Times New Roman" w:hAnsi="Calibri" w:cs="Times New Roman"/>
            <w:i/>
            <w:u w:val="single"/>
          </w:rPr>
          <w:t>VET Student Loans Act 2016</w:t>
        </w:r>
      </w:hyperlink>
      <w:r w:rsidR="00896572" w:rsidRPr="006737FF">
        <w:rPr>
          <w:rFonts w:ascii="Calibri" w:eastAsia="Times New Roman" w:hAnsi="Calibri" w:cs="Times New Roman"/>
          <w:i/>
          <w:u w:val="single"/>
        </w:rPr>
        <w:t>.</w:t>
      </w:r>
      <w:r w:rsidR="00896572" w:rsidRPr="006737FF">
        <w:rPr>
          <w:b/>
          <w:bCs/>
          <w:noProof/>
        </w:rPr>
        <w:t xml:space="preserve"> </w:t>
      </w:r>
    </w:p>
    <w:p w14:paraId="57AAC211" w14:textId="44E7B8B6" w:rsidR="00127F6D" w:rsidRPr="006737FF" w:rsidRDefault="00127F6D" w:rsidP="003F4385">
      <w:pPr>
        <w:rPr>
          <w:b/>
          <w:bCs/>
          <w:noProof/>
        </w:rPr>
      </w:pPr>
      <w:r w:rsidRPr="006737FF">
        <w:rPr>
          <w:b/>
          <w:bCs/>
          <w:noProof/>
        </w:rPr>
        <w:t>Approved course</w:t>
      </w:r>
      <w:r w:rsidR="00374AB6" w:rsidRPr="006737FF">
        <w:rPr>
          <w:b/>
          <w:bCs/>
          <w:noProof/>
        </w:rPr>
        <w:t>:</w:t>
      </w:r>
      <w:r w:rsidRPr="006737FF">
        <w:rPr>
          <w:b/>
          <w:bCs/>
          <w:noProof/>
        </w:rPr>
        <w:t xml:space="preserve"> </w:t>
      </w:r>
      <w:r w:rsidRPr="006737FF">
        <w:rPr>
          <w:noProof/>
        </w:rPr>
        <w:t xml:space="preserve">A course for which students can access a VET Student Loan. These courses are </w:t>
      </w:r>
      <w:r w:rsidR="00E41BAF" w:rsidRPr="006737FF">
        <w:rPr>
          <w:noProof/>
        </w:rPr>
        <w:t xml:space="preserve">at the diploma, advanced diploma, graduate certificate and graduate diploma level. The available courses are </w:t>
      </w:r>
      <w:r w:rsidR="00035233" w:rsidRPr="006737FF">
        <w:rPr>
          <w:noProof/>
        </w:rPr>
        <w:t>specified by</w:t>
      </w:r>
      <w:r w:rsidRPr="006737FF">
        <w:rPr>
          <w:noProof/>
        </w:rPr>
        <w:t xml:space="preserve"> the </w:t>
      </w:r>
      <w:r w:rsidRPr="006737FF">
        <w:rPr>
          <w:bCs/>
          <w:noProof/>
        </w:rPr>
        <w:t>courses and loan caps determination</w:t>
      </w:r>
      <w:r w:rsidRPr="006737FF">
        <w:rPr>
          <w:noProof/>
        </w:rPr>
        <w:t xml:space="preserve"> and have a high national priority, meet industry needs, contribute to addressing skills shortages and align with strong employment outcomes.</w:t>
      </w:r>
      <w:r w:rsidR="009C6C6A" w:rsidRPr="006737FF">
        <w:rPr>
          <w:noProof/>
        </w:rPr>
        <w:t xml:space="preserve">  (Note: </w:t>
      </w:r>
      <w:r w:rsidR="00E41BAF" w:rsidRPr="006737FF">
        <w:rPr>
          <w:noProof/>
        </w:rPr>
        <w:t xml:space="preserve">For </w:t>
      </w:r>
      <w:r w:rsidR="00D029D3" w:rsidRPr="006737FF">
        <w:rPr>
          <w:noProof/>
        </w:rPr>
        <w:t>course</w:t>
      </w:r>
      <w:r w:rsidR="00E41BAF" w:rsidRPr="006737FF">
        <w:rPr>
          <w:noProof/>
        </w:rPr>
        <w:t>s</w:t>
      </w:r>
      <w:r w:rsidR="00D029D3" w:rsidRPr="006737FF">
        <w:rPr>
          <w:noProof/>
        </w:rPr>
        <w:t xml:space="preserve"> </w:t>
      </w:r>
      <w:r w:rsidR="004006EA" w:rsidRPr="006737FF">
        <w:rPr>
          <w:b/>
          <w:noProof/>
        </w:rPr>
        <w:t xml:space="preserve">subsidised </w:t>
      </w:r>
      <w:r w:rsidR="00A34D58" w:rsidRPr="006737FF">
        <w:rPr>
          <w:noProof/>
        </w:rPr>
        <w:t>by</w:t>
      </w:r>
      <w:r w:rsidR="00D029D3" w:rsidRPr="006737FF">
        <w:rPr>
          <w:noProof/>
        </w:rPr>
        <w:t xml:space="preserve"> your state or territory</w:t>
      </w:r>
      <w:r w:rsidR="00E41BAF" w:rsidRPr="006737FF">
        <w:rPr>
          <w:noProof/>
        </w:rPr>
        <w:t>, VET Student Loans</w:t>
      </w:r>
      <w:r w:rsidR="00D029D3" w:rsidRPr="006737FF">
        <w:rPr>
          <w:noProof/>
        </w:rPr>
        <w:t xml:space="preserve"> </w:t>
      </w:r>
      <w:r w:rsidR="00E41BAF" w:rsidRPr="006737FF">
        <w:rPr>
          <w:noProof/>
        </w:rPr>
        <w:t xml:space="preserve">are available at the </w:t>
      </w:r>
      <w:r w:rsidR="00610F09">
        <w:rPr>
          <w:noProof/>
        </w:rPr>
        <w:t>d</w:t>
      </w:r>
      <w:r w:rsidR="004006EA" w:rsidRPr="006737FF">
        <w:rPr>
          <w:noProof/>
        </w:rPr>
        <w:t xml:space="preserve">iploma or </w:t>
      </w:r>
      <w:r w:rsidR="00610F09">
        <w:rPr>
          <w:noProof/>
        </w:rPr>
        <w:t>a</w:t>
      </w:r>
      <w:r w:rsidR="00E41BAF" w:rsidRPr="006737FF">
        <w:rPr>
          <w:noProof/>
        </w:rPr>
        <w:t xml:space="preserve">dvanced </w:t>
      </w:r>
      <w:r w:rsidR="00610F09">
        <w:rPr>
          <w:noProof/>
        </w:rPr>
        <w:t>d</w:t>
      </w:r>
      <w:r w:rsidR="00E41BAF" w:rsidRPr="006737FF">
        <w:rPr>
          <w:noProof/>
        </w:rPr>
        <w:t xml:space="preserve">iploma </w:t>
      </w:r>
      <w:r w:rsidR="004006EA" w:rsidRPr="006737FF">
        <w:rPr>
          <w:noProof/>
        </w:rPr>
        <w:t>level</w:t>
      </w:r>
      <w:r w:rsidR="00E41BAF" w:rsidRPr="006737FF">
        <w:rPr>
          <w:noProof/>
        </w:rPr>
        <w:t xml:space="preserve"> only</w:t>
      </w:r>
      <w:r w:rsidR="004006EA" w:rsidRPr="006737FF">
        <w:rPr>
          <w:noProof/>
        </w:rPr>
        <w:t>)</w:t>
      </w:r>
      <w:r w:rsidR="00D029D3" w:rsidRPr="006737FF">
        <w:rPr>
          <w:noProof/>
        </w:rPr>
        <w:t>.</w:t>
      </w:r>
    </w:p>
    <w:p w14:paraId="4CE3DC1E" w14:textId="77777777" w:rsidR="00127F6D" w:rsidRPr="006737FF" w:rsidRDefault="00127F6D" w:rsidP="003F4385">
      <w:pPr>
        <w:rPr>
          <w:noProof/>
        </w:rPr>
      </w:pPr>
      <w:r w:rsidRPr="006737FF">
        <w:rPr>
          <w:b/>
          <w:bCs/>
          <w:noProof/>
        </w:rPr>
        <w:t xml:space="preserve">Approved course provider </w:t>
      </w:r>
      <w:r w:rsidRPr="006737FF">
        <w:rPr>
          <w:noProof/>
        </w:rPr>
        <w:t>(provider)</w:t>
      </w:r>
      <w:r w:rsidR="00374AB6" w:rsidRPr="006737FF">
        <w:rPr>
          <w:noProof/>
        </w:rPr>
        <w:t>:</w:t>
      </w:r>
      <w:r w:rsidRPr="006737FF">
        <w:rPr>
          <w:noProof/>
        </w:rPr>
        <w:t xml:space="preserve"> </w:t>
      </w:r>
      <w:r w:rsidR="00E85AF9" w:rsidRPr="006737FF">
        <w:rPr>
          <w:noProof/>
        </w:rPr>
        <w:t>A</w:t>
      </w:r>
      <w:r w:rsidR="00B24427" w:rsidRPr="006737FF">
        <w:rPr>
          <w:noProof/>
        </w:rPr>
        <w:t xml:space="preserve"> registered training</w:t>
      </w:r>
      <w:r w:rsidRPr="006737FF">
        <w:rPr>
          <w:noProof/>
        </w:rPr>
        <w:t xml:space="preserve"> organisation approved by the Australian Government </w:t>
      </w:r>
      <w:r w:rsidR="00E85AF9" w:rsidRPr="006737FF">
        <w:rPr>
          <w:noProof/>
        </w:rPr>
        <w:t>whose students can access VET Student Loans</w:t>
      </w:r>
      <w:r w:rsidR="00B24427" w:rsidRPr="006737FF">
        <w:rPr>
          <w:noProof/>
        </w:rPr>
        <w:t xml:space="preserve"> for approved courses</w:t>
      </w:r>
      <w:r w:rsidRPr="006737FF">
        <w:rPr>
          <w:noProof/>
        </w:rPr>
        <w:t>.</w:t>
      </w:r>
    </w:p>
    <w:p w14:paraId="5C8051D9" w14:textId="66115E3B" w:rsidR="00127F6D" w:rsidRPr="006737FF" w:rsidRDefault="00127F6D" w:rsidP="003F4385">
      <w:pPr>
        <w:rPr>
          <w:noProof/>
        </w:rPr>
      </w:pPr>
      <w:r w:rsidRPr="006737FF">
        <w:rPr>
          <w:b/>
          <w:bCs/>
          <w:noProof/>
        </w:rPr>
        <w:t>ATO</w:t>
      </w:r>
      <w:r w:rsidRPr="006737FF">
        <w:rPr>
          <w:noProof/>
        </w:rPr>
        <w:t xml:space="preserve"> (Australian Taxation Office)</w:t>
      </w:r>
      <w:r w:rsidR="00374AB6" w:rsidRPr="006737FF">
        <w:rPr>
          <w:noProof/>
        </w:rPr>
        <w:t>:</w:t>
      </w:r>
      <w:r w:rsidRPr="006737FF">
        <w:rPr>
          <w:noProof/>
        </w:rPr>
        <w:t xml:space="preserve"> The ATO is the Australian Government’s main tax collection agency. The ATO is responsible for managing HELP</w:t>
      </w:r>
      <w:r w:rsidR="004F2100">
        <w:rPr>
          <w:noProof/>
        </w:rPr>
        <w:t xml:space="preserve"> and </w:t>
      </w:r>
      <w:r w:rsidR="004F2100" w:rsidRPr="00163031">
        <w:rPr>
          <w:b/>
          <w:noProof/>
        </w:rPr>
        <w:t>VETSL</w:t>
      </w:r>
      <w:r w:rsidRPr="00163031">
        <w:rPr>
          <w:b/>
          <w:noProof/>
        </w:rPr>
        <w:t xml:space="preserve"> debt</w:t>
      </w:r>
      <w:r w:rsidRPr="006737FF">
        <w:rPr>
          <w:noProof/>
        </w:rPr>
        <w:t xml:space="preserve"> repayments.</w:t>
      </w:r>
    </w:p>
    <w:p w14:paraId="55B90D3D" w14:textId="19A75080" w:rsidR="00FB39C5" w:rsidRPr="006737FF" w:rsidRDefault="00FB39C5" w:rsidP="00FB39C5">
      <w:pPr>
        <w:rPr>
          <w:noProof/>
        </w:rPr>
      </w:pPr>
      <w:r w:rsidRPr="006737FF">
        <w:rPr>
          <w:b/>
          <w:bCs/>
          <w:noProof/>
        </w:rPr>
        <w:t>Australian Qualifications Framework</w:t>
      </w:r>
      <w:r w:rsidRPr="006737FF">
        <w:rPr>
          <w:bCs/>
          <w:noProof/>
        </w:rPr>
        <w:t xml:space="preserve"> (AQF):</w:t>
      </w:r>
      <w:r w:rsidRPr="006737FF">
        <w:rPr>
          <w:rStyle w:val="StrongcolorChar"/>
          <w:color w:val="auto"/>
        </w:rPr>
        <w:t xml:space="preserve">  </w:t>
      </w:r>
      <w:r w:rsidRPr="006737FF">
        <w:rPr>
          <w:noProof/>
        </w:rPr>
        <w:t>The AQF is the national policy for regulated qualifications in Australian education and training. It incorporates the qualifications from each education and training sector into a single comprehensive national qualifications framework. See</w:t>
      </w:r>
      <w:r w:rsidR="000D6618" w:rsidRPr="006737FF">
        <w:rPr>
          <w:noProof/>
        </w:rPr>
        <w:t> </w:t>
      </w:r>
      <w:hyperlink r:id="rId24" w:history="1">
        <w:r w:rsidR="00896572" w:rsidRPr="001272E0">
          <w:rPr>
            <w:rStyle w:val="Hyperlink"/>
            <w:b w:val="0"/>
            <w:bCs/>
            <w:noProof/>
            <w:u w:val="single"/>
          </w:rPr>
          <w:t>Australian Qualifications Framework</w:t>
        </w:r>
      </w:hyperlink>
      <w:r w:rsidR="00896572" w:rsidRPr="006737FF">
        <w:rPr>
          <w:b/>
          <w:bCs/>
          <w:noProof/>
        </w:rPr>
        <w:t>.</w:t>
      </w:r>
      <w:r w:rsidR="00896572" w:rsidRPr="006737FF">
        <w:rPr>
          <w:noProof/>
        </w:rPr>
        <w:t xml:space="preserve"> </w:t>
      </w:r>
    </w:p>
    <w:p w14:paraId="41D0E1B3" w14:textId="6E8A9668" w:rsidR="00877DE3" w:rsidRPr="006737FF" w:rsidRDefault="00877DE3" w:rsidP="00877DE3">
      <w:pPr>
        <w:rPr>
          <w:noProof/>
        </w:rPr>
      </w:pPr>
      <w:r w:rsidRPr="006737FF">
        <w:rPr>
          <w:b/>
          <w:bCs/>
          <w:noProof/>
        </w:rPr>
        <w:t>CAN</w:t>
      </w:r>
      <w:r w:rsidRPr="006737FF">
        <w:rPr>
          <w:noProof/>
        </w:rPr>
        <w:t xml:space="preserve"> (Commonwealth Assistance Notice): A notice from your approved course provider issued after the census day which details the Commonwealth assistance (ie. the loan) you have used for the study period.</w:t>
      </w:r>
    </w:p>
    <w:p w14:paraId="056F7123" w14:textId="77777777" w:rsidR="00127F6D" w:rsidRPr="006737FF" w:rsidRDefault="00127F6D" w:rsidP="003F4385">
      <w:pPr>
        <w:rPr>
          <w:noProof/>
        </w:rPr>
      </w:pPr>
      <w:r w:rsidRPr="006737FF">
        <w:rPr>
          <w:b/>
          <w:bCs/>
          <w:noProof/>
        </w:rPr>
        <w:t>Census day</w:t>
      </w:r>
      <w:r w:rsidR="00374AB6" w:rsidRPr="006737FF">
        <w:rPr>
          <w:b/>
          <w:bCs/>
          <w:noProof/>
        </w:rPr>
        <w:t>:</w:t>
      </w:r>
      <w:r w:rsidRPr="006737FF">
        <w:rPr>
          <w:noProof/>
        </w:rPr>
        <w:t xml:space="preserve"> The</w:t>
      </w:r>
      <w:r w:rsidR="00E80B65" w:rsidRPr="006737FF">
        <w:rPr>
          <w:noProof/>
        </w:rPr>
        <w:t xml:space="preserve"> </w:t>
      </w:r>
      <w:r w:rsidR="00877DE3" w:rsidRPr="006737FF">
        <w:rPr>
          <w:noProof/>
        </w:rPr>
        <w:t xml:space="preserve">last </w:t>
      </w:r>
      <w:r w:rsidR="00E85AF9" w:rsidRPr="006737FF">
        <w:rPr>
          <w:noProof/>
        </w:rPr>
        <w:t xml:space="preserve">day </w:t>
      </w:r>
      <w:r w:rsidR="00877DE3" w:rsidRPr="006737FF">
        <w:rPr>
          <w:noProof/>
        </w:rPr>
        <w:t>on</w:t>
      </w:r>
      <w:r w:rsidR="00E85AF9" w:rsidRPr="006737FF">
        <w:rPr>
          <w:noProof/>
        </w:rPr>
        <w:t xml:space="preserve"> which you can withdraw from your course or part of course without having to pay tuition fees for the course or part of the course</w:t>
      </w:r>
      <w:r w:rsidRPr="006737FF">
        <w:rPr>
          <w:noProof/>
        </w:rPr>
        <w:t>.</w:t>
      </w:r>
      <w:r w:rsidR="00E85AF9" w:rsidRPr="006737FF">
        <w:rPr>
          <w:noProof/>
        </w:rPr>
        <w:t xml:space="preserve">  The day is set by your </w:t>
      </w:r>
      <w:r w:rsidR="00E85AF9" w:rsidRPr="006737FF">
        <w:rPr>
          <w:b/>
          <w:noProof/>
        </w:rPr>
        <w:t>approved course provider</w:t>
      </w:r>
      <w:r w:rsidR="00B24427" w:rsidRPr="006737FF">
        <w:rPr>
          <w:noProof/>
        </w:rPr>
        <w:t xml:space="preserve"> in accordance with the Act and Rules</w:t>
      </w:r>
      <w:r w:rsidR="00E85AF9" w:rsidRPr="006737FF">
        <w:rPr>
          <w:noProof/>
        </w:rPr>
        <w:t>.</w:t>
      </w:r>
    </w:p>
    <w:p w14:paraId="1F540EC7" w14:textId="1043EE9B" w:rsidR="00127F6D" w:rsidRPr="006737FF" w:rsidRDefault="00127F6D" w:rsidP="003F4385">
      <w:pPr>
        <w:rPr>
          <w:noProof/>
        </w:rPr>
      </w:pPr>
      <w:r w:rsidRPr="006737FF">
        <w:rPr>
          <w:b/>
          <w:bCs/>
          <w:noProof/>
        </w:rPr>
        <w:t xml:space="preserve">Commonwealth Higher Education Student Support Number </w:t>
      </w:r>
      <w:r w:rsidRPr="006737FF">
        <w:rPr>
          <w:noProof/>
        </w:rPr>
        <w:t>(CHESSN)</w:t>
      </w:r>
      <w:r w:rsidR="00983837" w:rsidRPr="006737FF">
        <w:rPr>
          <w:noProof/>
        </w:rPr>
        <w:t>:</w:t>
      </w:r>
      <w:r w:rsidRPr="006737FF">
        <w:rPr>
          <w:b/>
          <w:bCs/>
          <w:noProof/>
        </w:rPr>
        <w:t xml:space="preserve"> </w:t>
      </w:r>
      <w:r w:rsidRPr="006737FF">
        <w:rPr>
          <w:noProof/>
        </w:rPr>
        <w:t>Your unique identification number as a person studying in a Commonwealth supported place or accessing a H</w:t>
      </w:r>
      <w:r w:rsidR="00983837" w:rsidRPr="006737FF">
        <w:rPr>
          <w:noProof/>
        </w:rPr>
        <w:t xml:space="preserve">ELP </w:t>
      </w:r>
      <w:r w:rsidRPr="006737FF">
        <w:rPr>
          <w:noProof/>
        </w:rPr>
        <w:t>loan</w:t>
      </w:r>
      <w:r w:rsidR="000D6618" w:rsidRPr="006737FF">
        <w:rPr>
          <w:noProof/>
        </w:rPr>
        <w:t xml:space="preserve"> (including a VET Student Loan)</w:t>
      </w:r>
      <w:r w:rsidRPr="006737FF">
        <w:rPr>
          <w:noProof/>
        </w:rPr>
        <w:t>.</w:t>
      </w:r>
    </w:p>
    <w:p w14:paraId="76C7B192" w14:textId="1D74B55C" w:rsidR="00127F6D" w:rsidRPr="006737FF" w:rsidRDefault="00127F6D" w:rsidP="003F4385">
      <w:pPr>
        <w:rPr>
          <w:noProof/>
        </w:rPr>
      </w:pPr>
      <w:r w:rsidRPr="006737FF">
        <w:rPr>
          <w:b/>
          <w:bCs/>
          <w:noProof/>
        </w:rPr>
        <w:t>Compulsory repayment threshold</w:t>
      </w:r>
      <w:r w:rsidR="00983837" w:rsidRPr="006737FF">
        <w:rPr>
          <w:b/>
          <w:bCs/>
          <w:noProof/>
        </w:rPr>
        <w:t>:</w:t>
      </w:r>
      <w:r w:rsidRPr="006737FF">
        <w:rPr>
          <w:noProof/>
        </w:rPr>
        <w:t xml:space="preserve"> You have to start repaying your </w:t>
      </w:r>
      <w:r w:rsidR="00E27AEA" w:rsidRPr="001559B6">
        <w:rPr>
          <w:b/>
          <w:noProof/>
        </w:rPr>
        <w:t xml:space="preserve">VETSL </w:t>
      </w:r>
      <w:r w:rsidRPr="001559B6">
        <w:rPr>
          <w:b/>
          <w:noProof/>
        </w:rPr>
        <w:t>debt</w:t>
      </w:r>
      <w:r w:rsidRPr="006737FF">
        <w:rPr>
          <w:noProof/>
        </w:rPr>
        <w:t xml:space="preserve"> through the taxation system once your repayment income is above the compulsory repayment threshold, even if you are </w:t>
      </w:r>
      <w:r w:rsidRPr="006737FF">
        <w:rPr>
          <w:noProof/>
        </w:rPr>
        <w:lastRenderedPageBreak/>
        <w:t>still studying.  Repayment income is calculated from the amounts given on your income tax return for:</w:t>
      </w:r>
    </w:p>
    <w:p w14:paraId="65F4209A" w14:textId="77777777" w:rsidR="00127F6D" w:rsidRPr="006737FF" w:rsidRDefault="00127F6D" w:rsidP="003F4385">
      <w:pPr>
        <w:pStyle w:val="ListBullet"/>
      </w:pPr>
      <w:r w:rsidRPr="006737FF">
        <w:t>your taxable income;</w:t>
      </w:r>
    </w:p>
    <w:p w14:paraId="6193A9CE" w14:textId="77777777" w:rsidR="00127F6D" w:rsidRPr="006737FF" w:rsidRDefault="00127F6D" w:rsidP="003F4385">
      <w:pPr>
        <w:pStyle w:val="ListBullet"/>
      </w:pPr>
      <w:r w:rsidRPr="006737FF">
        <w:t>reportable fringe benefits (reported on your payment summary);</w:t>
      </w:r>
    </w:p>
    <w:p w14:paraId="78E63952" w14:textId="77777777" w:rsidR="00127F6D" w:rsidRPr="006737FF" w:rsidRDefault="00127F6D" w:rsidP="003F4385">
      <w:pPr>
        <w:pStyle w:val="ListBullet"/>
      </w:pPr>
      <w:r w:rsidRPr="006737FF">
        <w:t>total net investment loss (which includes net rental loss);</w:t>
      </w:r>
    </w:p>
    <w:p w14:paraId="3331F7CD" w14:textId="77777777" w:rsidR="00127F6D" w:rsidRPr="006737FF" w:rsidRDefault="00127F6D" w:rsidP="003F4385">
      <w:pPr>
        <w:pStyle w:val="ListBullet"/>
      </w:pPr>
      <w:r w:rsidRPr="006737FF">
        <w:t>reportable super contributions; and</w:t>
      </w:r>
    </w:p>
    <w:p w14:paraId="1EFC3470" w14:textId="77777777" w:rsidR="00127F6D" w:rsidRPr="006737FF" w:rsidRDefault="00127F6D" w:rsidP="003F4385">
      <w:pPr>
        <w:pStyle w:val="ListBullet"/>
      </w:pPr>
      <w:r w:rsidRPr="006737FF">
        <w:t>exempt foreign employment income amounts</w:t>
      </w:r>
    </w:p>
    <w:p w14:paraId="4C7472AC" w14:textId="368CF83F" w:rsidR="00127F6D" w:rsidRPr="006737FF" w:rsidRDefault="00127F6D" w:rsidP="003F4385">
      <w:pPr>
        <w:rPr>
          <w:b/>
          <w:bCs/>
          <w:noProof/>
        </w:rPr>
      </w:pPr>
      <w:r w:rsidRPr="006737FF">
        <w:rPr>
          <w:b/>
          <w:bCs/>
          <w:noProof/>
        </w:rPr>
        <w:t>Courses and loan caps determination</w:t>
      </w:r>
      <w:r w:rsidR="00983837" w:rsidRPr="006737FF">
        <w:rPr>
          <w:b/>
          <w:bCs/>
          <w:noProof/>
        </w:rPr>
        <w:t>:</w:t>
      </w:r>
      <w:r w:rsidRPr="006737FF">
        <w:rPr>
          <w:b/>
          <w:bCs/>
          <w:noProof/>
        </w:rPr>
        <w:t xml:space="preserve"> </w:t>
      </w:r>
      <w:r w:rsidR="00B24427" w:rsidRPr="006737FF">
        <w:rPr>
          <w:bCs/>
          <w:noProof/>
        </w:rPr>
        <w:t>The legislation made</w:t>
      </w:r>
      <w:r w:rsidRPr="006737FF">
        <w:rPr>
          <w:bCs/>
          <w:noProof/>
        </w:rPr>
        <w:t xml:space="preserve"> under the </w:t>
      </w:r>
      <w:r w:rsidR="00B24427" w:rsidRPr="006737FF">
        <w:rPr>
          <w:bCs/>
          <w:noProof/>
        </w:rPr>
        <w:t xml:space="preserve">Act </w:t>
      </w:r>
      <w:r w:rsidRPr="006737FF">
        <w:rPr>
          <w:bCs/>
          <w:noProof/>
        </w:rPr>
        <w:t xml:space="preserve">which sets out the courses of study for which a VET </w:t>
      </w:r>
      <w:r w:rsidR="00C3083E" w:rsidRPr="006737FF">
        <w:rPr>
          <w:bCs/>
          <w:noProof/>
        </w:rPr>
        <w:t xml:space="preserve">Student Loan </w:t>
      </w:r>
      <w:r w:rsidRPr="006737FF">
        <w:rPr>
          <w:bCs/>
          <w:noProof/>
        </w:rPr>
        <w:t>may be approved and the maximum loan amounts for those courses.</w:t>
      </w:r>
      <w:r w:rsidR="001435BB" w:rsidRPr="006737FF">
        <w:rPr>
          <w:bCs/>
          <w:noProof/>
        </w:rPr>
        <w:t xml:space="preserve"> It is available at </w:t>
      </w:r>
      <w:hyperlink r:id="rId25" w:history="1">
        <w:r w:rsidR="00896572" w:rsidRPr="007C02E2">
          <w:rPr>
            <w:rFonts w:ascii="Calibri" w:eastAsia="Times New Roman" w:hAnsi="Calibri" w:cs="Times New Roman"/>
            <w:u w:val="single"/>
          </w:rPr>
          <w:t>VET Student Loans (Courses and Loan Caps) Determination 2016</w:t>
        </w:r>
      </w:hyperlink>
      <w:r w:rsidR="00896572" w:rsidRPr="006737FF">
        <w:rPr>
          <w:b/>
          <w:bCs/>
          <w:noProof/>
        </w:rPr>
        <w:t>.</w:t>
      </w:r>
    </w:p>
    <w:p w14:paraId="0DACF07C" w14:textId="446C6FD0" w:rsidR="000A0551" w:rsidRPr="006737FF" w:rsidRDefault="000A0551" w:rsidP="000D6618">
      <w:pPr>
        <w:rPr>
          <w:bCs/>
          <w:noProof/>
        </w:rPr>
      </w:pPr>
      <w:r w:rsidRPr="006737FF">
        <w:rPr>
          <w:b/>
          <w:bCs/>
          <w:noProof/>
        </w:rPr>
        <w:t>eCAF</w:t>
      </w:r>
      <w:r w:rsidRPr="006737FF">
        <w:rPr>
          <w:bCs/>
          <w:noProof/>
        </w:rPr>
        <w:t xml:space="preserve">:  refer definition of “Government electronic Commonwealth Assistance Form (eCAF) (Request for a VET Student Loan eCAF)” below. </w:t>
      </w:r>
    </w:p>
    <w:p w14:paraId="2A5FFCFD" w14:textId="4F9057A2" w:rsidR="00127F6D" w:rsidRPr="006737FF" w:rsidRDefault="00127F6D" w:rsidP="000D6618">
      <w:pPr>
        <w:rPr>
          <w:noProof/>
        </w:rPr>
      </w:pPr>
      <w:r w:rsidRPr="006737FF">
        <w:rPr>
          <w:b/>
          <w:bCs/>
          <w:noProof/>
        </w:rPr>
        <w:t>Equivalent full-time student load</w:t>
      </w:r>
      <w:r w:rsidRPr="006737FF">
        <w:rPr>
          <w:noProof/>
        </w:rPr>
        <w:t xml:space="preserve"> (EFTSL)</w:t>
      </w:r>
      <w:r w:rsidR="00983837" w:rsidRPr="006737FF">
        <w:rPr>
          <w:noProof/>
        </w:rPr>
        <w:t>:</w:t>
      </w:r>
      <w:r w:rsidRPr="006737FF">
        <w:rPr>
          <w:noProof/>
        </w:rPr>
        <w:t xml:space="preserve"> How the study load for students is measured. EFTSL is</w:t>
      </w:r>
      <w:r w:rsidR="000D6618" w:rsidRPr="006737FF">
        <w:rPr>
          <w:noProof/>
        </w:rPr>
        <w:t xml:space="preserve"> a measure of</w:t>
      </w:r>
      <w:r w:rsidRPr="006737FF">
        <w:rPr>
          <w:noProof/>
        </w:rPr>
        <w:t xml:space="preserve"> the </w:t>
      </w:r>
      <w:r w:rsidR="000D6618" w:rsidRPr="006737FF">
        <w:rPr>
          <w:noProof/>
        </w:rPr>
        <w:t xml:space="preserve">study </w:t>
      </w:r>
      <w:r w:rsidRPr="006737FF">
        <w:rPr>
          <w:noProof/>
        </w:rPr>
        <w:t xml:space="preserve">load </w:t>
      </w:r>
      <w:r w:rsidR="000D6618" w:rsidRPr="006737FF">
        <w:rPr>
          <w:noProof/>
        </w:rPr>
        <w:t xml:space="preserve">based on a student undertaking a course on a full-time basis over an academic </w:t>
      </w:r>
      <w:r w:rsidRPr="006737FF">
        <w:rPr>
          <w:noProof/>
        </w:rPr>
        <w:t>year</w:t>
      </w:r>
      <w:r w:rsidR="000D6618" w:rsidRPr="006737FF">
        <w:rPr>
          <w:noProof/>
        </w:rPr>
        <w:t xml:space="preserve">. </w:t>
      </w:r>
      <w:r w:rsidR="000D6618" w:rsidRPr="006737FF">
        <w:t>An academic year is determined by the provider based on its operations. A typical full time student load for a one-year course will have an EFTSL of 1.0.</w:t>
      </w:r>
    </w:p>
    <w:p w14:paraId="3F793AD8" w14:textId="090328BD" w:rsidR="00127F6D" w:rsidRPr="006737FF" w:rsidRDefault="00127F6D" w:rsidP="003F4385">
      <w:pPr>
        <w:rPr>
          <w:noProof/>
        </w:rPr>
      </w:pPr>
      <w:r w:rsidRPr="006737FF">
        <w:rPr>
          <w:b/>
          <w:bCs/>
          <w:noProof/>
        </w:rPr>
        <w:t>FEE-HELP</w:t>
      </w:r>
      <w:r w:rsidR="00B24427" w:rsidRPr="006737FF">
        <w:rPr>
          <w:b/>
          <w:bCs/>
          <w:noProof/>
        </w:rPr>
        <w:t>:</w:t>
      </w:r>
      <w:r w:rsidRPr="006737FF">
        <w:rPr>
          <w:noProof/>
        </w:rPr>
        <w:t xml:space="preserve"> An Australian Government loan program that helps eligible fee paying students pay their tuition fees for higher education study.</w:t>
      </w:r>
      <w:r w:rsidR="00304C4E" w:rsidRPr="006737FF">
        <w:rPr>
          <w:noProof/>
        </w:rPr>
        <w:t xml:space="preserve"> </w:t>
      </w:r>
      <w:r w:rsidR="00CC61EE">
        <w:rPr>
          <w:noProof/>
        </w:rPr>
        <w:t xml:space="preserve">A student’s </w:t>
      </w:r>
      <w:r w:rsidR="0065794E" w:rsidRPr="002C0E0D">
        <w:rPr>
          <w:noProof/>
        </w:rPr>
        <w:t>borrowing under FEE-HELP</w:t>
      </w:r>
      <w:r w:rsidR="0065794E">
        <w:rPr>
          <w:noProof/>
        </w:rPr>
        <w:t xml:space="preserve"> </w:t>
      </w:r>
      <w:r w:rsidR="00CC61EE">
        <w:rPr>
          <w:noProof/>
        </w:rPr>
        <w:t xml:space="preserve">contributes towards their </w:t>
      </w:r>
      <w:r w:rsidR="008259A7">
        <w:rPr>
          <w:noProof/>
        </w:rPr>
        <w:t>HELP loan limit.</w:t>
      </w:r>
    </w:p>
    <w:p w14:paraId="660E10FC" w14:textId="689F8F9A" w:rsidR="00934039" w:rsidRPr="00916972" w:rsidRDefault="00127F6D" w:rsidP="00934039">
      <w:pPr>
        <w:rPr>
          <w:noProof/>
        </w:rPr>
      </w:pPr>
      <w:r w:rsidRPr="006737FF">
        <w:rPr>
          <w:b/>
          <w:bCs/>
          <w:noProof/>
        </w:rPr>
        <w:t>FEE-HELP balance</w:t>
      </w:r>
      <w:r w:rsidR="00983837" w:rsidRPr="006737FF">
        <w:rPr>
          <w:b/>
          <w:bCs/>
          <w:noProof/>
        </w:rPr>
        <w:t>:</w:t>
      </w:r>
      <w:r w:rsidRPr="006737FF">
        <w:rPr>
          <w:noProof/>
        </w:rPr>
        <w:t xml:space="preserve"> </w:t>
      </w:r>
      <w:r w:rsidR="00934039" w:rsidRPr="00916972">
        <w:rPr>
          <w:noProof/>
        </w:rPr>
        <w:t xml:space="preserve">From 1 January 2020, the new combined </w:t>
      </w:r>
      <w:r w:rsidR="00934039" w:rsidRPr="00916972">
        <w:rPr>
          <w:b/>
          <w:noProof/>
        </w:rPr>
        <w:t xml:space="preserve">HELP balance </w:t>
      </w:r>
      <w:r w:rsidR="00934039" w:rsidRPr="002C0E0D">
        <w:rPr>
          <w:noProof/>
        </w:rPr>
        <w:t>replace</w:t>
      </w:r>
      <w:r w:rsidR="001272E0">
        <w:rPr>
          <w:noProof/>
        </w:rPr>
        <w:t>d</w:t>
      </w:r>
      <w:r w:rsidR="00934039" w:rsidRPr="00916972">
        <w:rPr>
          <w:noProof/>
        </w:rPr>
        <w:t xml:space="preserve"> a student’s</w:t>
      </w:r>
      <w:r w:rsidR="00934039" w:rsidRPr="00916972">
        <w:rPr>
          <w:b/>
          <w:noProof/>
        </w:rPr>
        <w:t xml:space="preserve"> FEE-HELP balance</w:t>
      </w:r>
      <w:r w:rsidR="00934039" w:rsidRPr="00916972">
        <w:rPr>
          <w:noProof/>
        </w:rPr>
        <w:t xml:space="preserve">. </w:t>
      </w:r>
      <w:r w:rsidR="00744227">
        <w:rPr>
          <w:noProof/>
        </w:rPr>
        <w:t xml:space="preserve">See </w:t>
      </w:r>
      <w:r w:rsidR="00744227" w:rsidRPr="00744227">
        <w:rPr>
          <w:b/>
          <w:noProof/>
        </w:rPr>
        <w:t>HELP balance</w:t>
      </w:r>
      <w:r w:rsidR="00744227">
        <w:rPr>
          <w:noProof/>
        </w:rPr>
        <w:t xml:space="preserve"> below. </w:t>
      </w:r>
    </w:p>
    <w:p w14:paraId="5A303319" w14:textId="5B66E59D" w:rsidR="00B043D7" w:rsidRPr="006737FF" w:rsidRDefault="00127F6D" w:rsidP="00B043D7">
      <w:pPr>
        <w:rPr>
          <w:noProof/>
        </w:rPr>
      </w:pPr>
      <w:r w:rsidRPr="00916972">
        <w:rPr>
          <w:b/>
          <w:bCs/>
          <w:noProof/>
        </w:rPr>
        <w:t>FEE-HELP limit</w:t>
      </w:r>
      <w:r w:rsidR="00983837" w:rsidRPr="00916972">
        <w:rPr>
          <w:b/>
          <w:bCs/>
          <w:noProof/>
        </w:rPr>
        <w:t>:</w:t>
      </w:r>
      <w:r w:rsidRPr="00916972">
        <w:rPr>
          <w:noProof/>
        </w:rPr>
        <w:t xml:space="preserve"> </w:t>
      </w:r>
      <w:r w:rsidR="00744227">
        <w:rPr>
          <w:noProof/>
        </w:rPr>
        <w:t>On</w:t>
      </w:r>
      <w:r w:rsidR="00744227" w:rsidRPr="00916972">
        <w:rPr>
          <w:noProof/>
        </w:rPr>
        <w:t xml:space="preserve"> </w:t>
      </w:r>
      <w:r w:rsidR="00934039" w:rsidRPr="00916972">
        <w:rPr>
          <w:noProof/>
        </w:rPr>
        <w:t xml:space="preserve">1 January 2020, </w:t>
      </w:r>
      <w:r w:rsidR="003E1EE0" w:rsidRPr="00916972">
        <w:rPr>
          <w:noProof/>
        </w:rPr>
        <w:t xml:space="preserve">the </w:t>
      </w:r>
      <w:r w:rsidR="004552CB" w:rsidRPr="00916972">
        <w:rPr>
          <w:noProof/>
        </w:rPr>
        <w:t xml:space="preserve">FEE-HELP limit </w:t>
      </w:r>
      <w:r w:rsidR="00744227">
        <w:rPr>
          <w:noProof/>
        </w:rPr>
        <w:t>was replaced by</w:t>
      </w:r>
      <w:r w:rsidR="004552CB" w:rsidRPr="00916972">
        <w:rPr>
          <w:noProof/>
        </w:rPr>
        <w:t xml:space="preserve"> </w:t>
      </w:r>
      <w:r w:rsidR="003E1EE0" w:rsidRPr="00916972">
        <w:rPr>
          <w:noProof/>
        </w:rPr>
        <w:t xml:space="preserve">the </w:t>
      </w:r>
      <w:r w:rsidR="00934039" w:rsidRPr="00916972">
        <w:rPr>
          <w:b/>
          <w:noProof/>
        </w:rPr>
        <w:t>HELP loan limit</w:t>
      </w:r>
      <w:r w:rsidR="00934039" w:rsidRPr="00916972">
        <w:rPr>
          <w:noProof/>
        </w:rPr>
        <w:t>.</w:t>
      </w:r>
      <w:r w:rsidR="00B043D7" w:rsidRPr="00916972">
        <w:rPr>
          <w:noProof/>
        </w:rPr>
        <w:t xml:space="preserve"> </w:t>
      </w:r>
      <w:r w:rsidR="00744227">
        <w:rPr>
          <w:noProof/>
        </w:rPr>
        <w:t xml:space="preserve">See </w:t>
      </w:r>
      <w:r w:rsidR="00744227" w:rsidRPr="005E63F7">
        <w:rPr>
          <w:b/>
          <w:noProof/>
        </w:rPr>
        <w:t>HELP loan limit</w:t>
      </w:r>
      <w:r w:rsidR="00744227">
        <w:rPr>
          <w:noProof/>
        </w:rPr>
        <w:t xml:space="preserve"> below.</w:t>
      </w:r>
    </w:p>
    <w:p w14:paraId="7CEE61C6" w14:textId="1F3CF7CC" w:rsidR="00127F6D" w:rsidRPr="006737FF" w:rsidRDefault="00127F6D" w:rsidP="003F4385">
      <w:pPr>
        <w:rPr>
          <w:noProof/>
        </w:rPr>
      </w:pPr>
      <w:r w:rsidRPr="006737FF">
        <w:rPr>
          <w:b/>
          <w:bCs/>
          <w:noProof/>
        </w:rPr>
        <w:t xml:space="preserve">Full </w:t>
      </w:r>
      <w:r w:rsidR="00C4309E" w:rsidRPr="006737FF">
        <w:rPr>
          <w:b/>
          <w:bCs/>
          <w:noProof/>
        </w:rPr>
        <w:t xml:space="preserve">fee </w:t>
      </w:r>
      <w:r w:rsidRPr="006737FF">
        <w:rPr>
          <w:b/>
          <w:bCs/>
          <w:noProof/>
        </w:rPr>
        <w:t>paying/fee for service student</w:t>
      </w:r>
      <w:r w:rsidR="00983837" w:rsidRPr="006737FF">
        <w:rPr>
          <w:b/>
          <w:bCs/>
          <w:noProof/>
        </w:rPr>
        <w:t>:</w:t>
      </w:r>
      <w:r w:rsidRPr="006737FF">
        <w:rPr>
          <w:b/>
          <w:bCs/>
          <w:noProof/>
        </w:rPr>
        <w:t xml:space="preserve"> </w:t>
      </w:r>
      <w:r w:rsidRPr="006737FF">
        <w:rPr>
          <w:noProof/>
        </w:rPr>
        <w:t>A student</w:t>
      </w:r>
      <w:r w:rsidR="00CE059F" w:rsidRPr="006737FF">
        <w:rPr>
          <w:noProof/>
        </w:rPr>
        <w:t xml:space="preserve"> enrolled</w:t>
      </w:r>
      <w:r w:rsidRPr="006737FF">
        <w:rPr>
          <w:noProof/>
        </w:rPr>
        <w:t xml:space="preserve"> in a course </w:t>
      </w:r>
      <w:r w:rsidR="00CE059F" w:rsidRPr="006737FF">
        <w:rPr>
          <w:noProof/>
        </w:rPr>
        <w:t xml:space="preserve">for </w:t>
      </w:r>
      <w:r w:rsidRPr="006737FF">
        <w:rPr>
          <w:noProof/>
        </w:rPr>
        <w:t xml:space="preserve">which </w:t>
      </w:r>
      <w:r w:rsidR="00CE059F" w:rsidRPr="006737FF">
        <w:rPr>
          <w:noProof/>
        </w:rPr>
        <w:t xml:space="preserve">the provider does not receive </w:t>
      </w:r>
      <w:r w:rsidRPr="006737FF">
        <w:rPr>
          <w:noProof/>
        </w:rPr>
        <w:t>a state or territory government</w:t>
      </w:r>
      <w:r w:rsidR="00CE059F" w:rsidRPr="006737FF">
        <w:rPr>
          <w:noProof/>
        </w:rPr>
        <w:t xml:space="preserve"> subsidy is a full fee paying student</w:t>
      </w:r>
      <w:r w:rsidRPr="006737FF">
        <w:rPr>
          <w:noProof/>
        </w:rPr>
        <w:t>.</w:t>
      </w:r>
    </w:p>
    <w:p w14:paraId="6029F27F" w14:textId="00FAFF17" w:rsidR="00127F6D" w:rsidRPr="006737FF" w:rsidRDefault="00127F6D" w:rsidP="003F4385">
      <w:pPr>
        <w:rPr>
          <w:noProof/>
        </w:rPr>
      </w:pPr>
      <w:r w:rsidRPr="006737FF">
        <w:rPr>
          <w:b/>
          <w:bCs/>
          <w:noProof/>
        </w:rPr>
        <w:t>Fee paying student</w:t>
      </w:r>
      <w:r w:rsidR="00983837" w:rsidRPr="006737FF">
        <w:rPr>
          <w:b/>
          <w:bCs/>
          <w:noProof/>
        </w:rPr>
        <w:t>:</w:t>
      </w:r>
      <w:r w:rsidRPr="006737FF">
        <w:rPr>
          <w:noProof/>
        </w:rPr>
        <w:t xml:space="preserve"> </w:t>
      </w:r>
      <w:r w:rsidR="000D6322" w:rsidRPr="006737FF">
        <w:rPr>
          <w:noProof/>
        </w:rPr>
        <w:t>A student enrolled in a course for which the provider does not receive a state or territory government subsidy is a full fee paying student</w:t>
      </w:r>
      <w:r w:rsidRPr="006737FF">
        <w:rPr>
          <w:noProof/>
        </w:rPr>
        <w:t>.</w:t>
      </w:r>
    </w:p>
    <w:p w14:paraId="4448DEDC" w14:textId="2038F374" w:rsidR="00BD6A0C" w:rsidRPr="006737FF" w:rsidRDefault="00127F6D" w:rsidP="00BD6A0C">
      <w:pPr>
        <w:rPr>
          <w:noProof/>
        </w:rPr>
      </w:pPr>
      <w:r w:rsidRPr="006737FF">
        <w:rPr>
          <w:b/>
          <w:bCs/>
          <w:noProof/>
        </w:rPr>
        <w:t xml:space="preserve">Government electronic Commonwealth Assistance Form (eCAF) </w:t>
      </w:r>
      <w:r w:rsidR="00093261" w:rsidRPr="006737FF">
        <w:rPr>
          <w:b/>
          <w:bCs/>
          <w:noProof/>
        </w:rPr>
        <w:t>(Request for a VET Student Loan eCAF)</w:t>
      </w:r>
      <w:r w:rsidR="00983837" w:rsidRPr="006737FF">
        <w:rPr>
          <w:b/>
          <w:bCs/>
          <w:noProof/>
        </w:rPr>
        <w:t>:</w:t>
      </w:r>
      <w:r w:rsidR="00093261" w:rsidRPr="006737FF">
        <w:rPr>
          <w:b/>
          <w:bCs/>
          <w:noProof/>
        </w:rPr>
        <w:t xml:space="preserve"> </w:t>
      </w:r>
      <w:r w:rsidRPr="006737FF">
        <w:rPr>
          <w:noProof/>
        </w:rPr>
        <w:t xml:space="preserve">The online system for students to request a VET Student Loan </w:t>
      </w:r>
      <w:r w:rsidR="003F4385" w:rsidRPr="006737FF">
        <w:rPr>
          <w:noProof/>
        </w:rPr>
        <w:t>(</w:t>
      </w:r>
      <w:r w:rsidRPr="006737FF">
        <w:rPr>
          <w:noProof/>
        </w:rPr>
        <w:t>and other loans</w:t>
      </w:r>
      <w:r w:rsidR="003F4385" w:rsidRPr="006737FF">
        <w:rPr>
          <w:noProof/>
        </w:rPr>
        <w:t>)</w:t>
      </w:r>
      <w:r w:rsidRPr="006737FF">
        <w:rPr>
          <w:noProof/>
        </w:rPr>
        <w:t xml:space="preserve"> under the HELP. It provides students with a secure and easily accessible way to complete application forms for these programs.</w:t>
      </w:r>
      <w:r w:rsidR="00E83A44" w:rsidRPr="006737FF">
        <w:rPr>
          <w:noProof/>
        </w:rPr>
        <w:t xml:space="preserve">  </w:t>
      </w:r>
    </w:p>
    <w:p w14:paraId="3A9A66E7" w14:textId="215E5E32" w:rsidR="00BD6A0C" w:rsidRPr="006737FF" w:rsidRDefault="00D849FA" w:rsidP="00BD6A0C">
      <w:pPr>
        <w:rPr>
          <w:noProof/>
        </w:rPr>
      </w:pPr>
      <w:r w:rsidRPr="006737FF">
        <w:rPr>
          <w:noProof/>
        </w:rPr>
        <w:t>S</w:t>
      </w:r>
      <w:r w:rsidR="00E83A44" w:rsidRPr="006737FF">
        <w:rPr>
          <w:noProof/>
        </w:rPr>
        <w:t xml:space="preserve">tudents </w:t>
      </w:r>
      <w:r w:rsidR="000A0551" w:rsidRPr="006737FF">
        <w:rPr>
          <w:noProof/>
        </w:rPr>
        <w:t xml:space="preserve">also </w:t>
      </w:r>
      <w:r w:rsidR="00E83A44" w:rsidRPr="006737FF">
        <w:rPr>
          <w:noProof/>
        </w:rPr>
        <w:t xml:space="preserve">use the eCAF </w:t>
      </w:r>
      <w:r w:rsidR="00C4309E" w:rsidRPr="006737FF">
        <w:rPr>
          <w:noProof/>
        </w:rPr>
        <w:t xml:space="preserve">system </w:t>
      </w:r>
      <w:r w:rsidR="00E83A44" w:rsidRPr="006737FF">
        <w:rPr>
          <w:noProof/>
        </w:rPr>
        <w:t xml:space="preserve">to log </w:t>
      </w:r>
      <w:r w:rsidR="00BD6A0C" w:rsidRPr="006737FF">
        <w:rPr>
          <w:noProof/>
        </w:rPr>
        <w:t>in to demonstrate they are engaged with their training</w:t>
      </w:r>
      <w:r w:rsidRPr="006737FF">
        <w:rPr>
          <w:noProof/>
        </w:rPr>
        <w:t xml:space="preserve"> and wish to continue accessing a VET Student Loan</w:t>
      </w:r>
      <w:r w:rsidR="000A0551" w:rsidRPr="006737FF">
        <w:rPr>
          <w:noProof/>
        </w:rPr>
        <w:t xml:space="preserve"> (see </w:t>
      </w:r>
      <w:r w:rsidR="000A0551" w:rsidRPr="006737FF">
        <w:rPr>
          <w:rStyle w:val="StrongcolorChar"/>
          <w:color w:val="auto"/>
        </w:rPr>
        <w:t>Progression</w:t>
      </w:r>
      <w:r w:rsidR="000A0551" w:rsidRPr="006737FF">
        <w:rPr>
          <w:noProof/>
        </w:rPr>
        <w:t xml:space="preserve"> </w:t>
      </w:r>
      <w:r w:rsidR="004552CB" w:rsidRPr="00550E90">
        <w:rPr>
          <w:rStyle w:val="StrongcolorChar"/>
          <w:color w:val="auto"/>
        </w:rPr>
        <w:t>F</w:t>
      </w:r>
      <w:r w:rsidR="000A0551" w:rsidRPr="006737FF">
        <w:rPr>
          <w:rStyle w:val="StrongcolorChar"/>
          <w:color w:val="auto"/>
        </w:rPr>
        <w:t>orm</w:t>
      </w:r>
      <w:r w:rsidR="000D6322" w:rsidRPr="006737FF">
        <w:rPr>
          <w:rStyle w:val="StrongcolorChar"/>
          <w:color w:val="auto"/>
        </w:rPr>
        <w:t xml:space="preserve"> </w:t>
      </w:r>
      <w:r w:rsidR="000D6322" w:rsidRPr="007C02E2">
        <w:rPr>
          <w:rStyle w:val="StrongcolorChar"/>
          <w:b w:val="0"/>
          <w:color w:val="auto"/>
        </w:rPr>
        <w:t>below</w:t>
      </w:r>
      <w:r w:rsidR="000A0551" w:rsidRPr="006737FF">
        <w:rPr>
          <w:noProof/>
        </w:rPr>
        <w:t>)</w:t>
      </w:r>
      <w:r w:rsidR="00BD6A0C" w:rsidRPr="006737FF">
        <w:rPr>
          <w:noProof/>
        </w:rPr>
        <w:t xml:space="preserve">.  </w:t>
      </w:r>
    </w:p>
    <w:p w14:paraId="506A829C" w14:textId="7D401BBB" w:rsidR="00127F6D" w:rsidRDefault="00127F6D" w:rsidP="003F4385">
      <w:pPr>
        <w:rPr>
          <w:noProof/>
        </w:rPr>
      </w:pPr>
      <w:r w:rsidRPr="006737FF">
        <w:rPr>
          <w:b/>
          <w:bCs/>
          <w:noProof/>
        </w:rPr>
        <w:t>HELP</w:t>
      </w:r>
      <w:r w:rsidRPr="006737FF">
        <w:rPr>
          <w:noProof/>
        </w:rPr>
        <w:t xml:space="preserve"> (Higher Education Loan Program)</w:t>
      </w:r>
      <w:r w:rsidR="001D0281" w:rsidRPr="006737FF">
        <w:rPr>
          <w:noProof/>
        </w:rPr>
        <w:t>:</w:t>
      </w:r>
      <w:r w:rsidRPr="006737FF">
        <w:rPr>
          <w:noProof/>
        </w:rPr>
        <w:t xml:space="preserve"> Australian Government loans that help eligible students pay their tuition fees (VET Student </w:t>
      </w:r>
      <w:r w:rsidRPr="00916972">
        <w:rPr>
          <w:noProof/>
        </w:rPr>
        <w:t>Loans, VET FEE-HELP or FEE-HELP), student contributions (HECS</w:t>
      </w:r>
      <w:r w:rsidR="000A0551" w:rsidRPr="00916972">
        <w:rPr>
          <w:noProof/>
        </w:rPr>
        <w:noBreakHyphen/>
      </w:r>
      <w:r w:rsidRPr="00916972">
        <w:rPr>
          <w:noProof/>
        </w:rPr>
        <w:t xml:space="preserve">HELP), overseas study expenses (OS-HELP) and student services and amenities fee (SA-HELP). HELP loans are repaid through the tax system once a person earns over </w:t>
      </w:r>
      <w:r w:rsidR="00A837A8" w:rsidRPr="00916972">
        <w:rPr>
          <w:noProof/>
        </w:rPr>
        <w:t xml:space="preserve">the </w:t>
      </w:r>
      <w:r w:rsidR="00B24427" w:rsidRPr="00916972">
        <w:rPr>
          <w:noProof/>
        </w:rPr>
        <w:t>c</w:t>
      </w:r>
      <w:r w:rsidR="00A837A8" w:rsidRPr="00916972">
        <w:rPr>
          <w:noProof/>
        </w:rPr>
        <w:t>ompulsory repayment threshold</w:t>
      </w:r>
      <w:r w:rsidRPr="00916972">
        <w:rPr>
          <w:noProof/>
        </w:rPr>
        <w:t>.</w:t>
      </w:r>
    </w:p>
    <w:p w14:paraId="78298426" w14:textId="094BF8F9" w:rsidR="00E74D3B" w:rsidRPr="00916972" w:rsidRDefault="00E74D3B" w:rsidP="00E74D3B">
      <w:pPr>
        <w:rPr>
          <w:noProof/>
        </w:rPr>
      </w:pPr>
      <w:r w:rsidRPr="006737FF">
        <w:rPr>
          <w:b/>
          <w:bCs/>
          <w:noProof/>
        </w:rPr>
        <w:lastRenderedPageBreak/>
        <w:t>HELP balance:</w:t>
      </w:r>
      <w:r w:rsidRPr="006737FF">
        <w:rPr>
          <w:noProof/>
        </w:rPr>
        <w:t xml:space="preserve"> The amount of VET Student Loans, VET FEE-HELP</w:t>
      </w:r>
      <w:r>
        <w:rPr>
          <w:noProof/>
        </w:rPr>
        <w:t>,</w:t>
      </w:r>
      <w:r w:rsidRPr="006737FF">
        <w:rPr>
          <w:noProof/>
        </w:rPr>
        <w:t xml:space="preserve"> FEE-HELP</w:t>
      </w:r>
      <w:r>
        <w:rPr>
          <w:noProof/>
        </w:rPr>
        <w:t xml:space="preserve"> and HECS-HELP</w:t>
      </w:r>
      <w:r w:rsidRPr="006737FF">
        <w:rPr>
          <w:noProof/>
        </w:rPr>
        <w:t xml:space="preserve"> you have left to use before reaching the </w:t>
      </w:r>
      <w:r w:rsidRPr="00476293">
        <w:rPr>
          <w:b/>
          <w:noProof/>
        </w:rPr>
        <w:t>HELP loan limit</w:t>
      </w:r>
      <w:r w:rsidRPr="00916972">
        <w:rPr>
          <w:noProof/>
        </w:rPr>
        <w:t xml:space="preserve">. </w:t>
      </w:r>
      <w:r>
        <w:rPr>
          <w:noProof/>
        </w:rPr>
        <w:t xml:space="preserve">The </w:t>
      </w:r>
      <w:r w:rsidR="00101115">
        <w:rPr>
          <w:noProof/>
        </w:rPr>
        <w:t>renewable</w:t>
      </w:r>
      <w:r w:rsidRPr="00916972">
        <w:rPr>
          <w:noProof/>
        </w:rPr>
        <w:t xml:space="preserve"> </w:t>
      </w:r>
      <w:r w:rsidRPr="00916972">
        <w:rPr>
          <w:b/>
          <w:noProof/>
        </w:rPr>
        <w:t xml:space="preserve">HELP balance </w:t>
      </w:r>
      <w:r w:rsidRPr="00916972">
        <w:rPr>
          <w:noProof/>
        </w:rPr>
        <w:t>replace</w:t>
      </w:r>
      <w:r>
        <w:rPr>
          <w:noProof/>
        </w:rPr>
        <w:t>d</w:t>
      </w:r>
      <w:r w:rsidRPr="00916972">
        <w:rPr>
          <w:noProof/>
        </w:rPr>
        <w:t xml:space="preserve"> </w:t>
      </w:r>
      <w:r>
        <w:rPr>
          <w:noProof/>
        </w:rPr>
        <w:t xml:space="preserve">the </w:t>
      </w:r>
      <w:r w:rsidRPr="00916972">
        <w:rPr>
          <w:b/>
          <w:noProof/>
        </w:rPr>
        <w:t>FEE-HELP</w:t>
      </w:r>
      <w:r w:rsidR="00067830">
        <w:rPr>
          <w:b/>
          <w:noProof/>
        </w:rPr>
        <w:t xml:space="preserve"> </w:t>
      </w:r>
      <w:r w:rsidRPr="005E63F7">
        <w:rPr>
          <w:noProof/>
        </w:rPr>
        <w:t>balance</w:t>
      </w:r>
      <w:r w:rsidR="00067830" w:rsidRPr="005E63F7">
        <w:rPr>
          <w:noProof/>
        </w:rPr>
        <w:t xml:space="preserve"> on 1 January 2020</w:t>
      </w:r>
      <w:r>
        <w:rPr>
          <w:noProof/>
        </w:rPr>
        <w:t xml:space="preserve">. </w:t>
      </w:r>
      <w:r w:rsidRPr="00916972">
        <w:t xml:space="preserve">Visit the </w:t>
      </w:r>
      <w:hyperlink r:id="rId26" w:history="1">
        <w:r w:rsidRPr="00916972">
          <w:rPr>
            <w:rStyle w:val="Hyperlink"/>
            <w:b w:val="0"/>
            <w:u w:val="single"/>
          </w:rPr>
          <w:t>Study Assist</w:t>
        </w:r>
      </w:hyperlink>
      <w:r w:rsidRPr="00916972">
        <w:t xml:space="preserve"> website for more information.</w:t>
      </w:r>
    </w:p>
    <w:p w14:paraId="6ACD7B13" w14:textId="053B30D3" w:rsidR="00744227" w:rsidRPr="00916972" w:rsidRDefault="00E74D3B" w:rsidP="00744227">
      <w:pPr>
        <w:rPr>
          <w:noProof/>
        </w:rPr>
      </w:pPr>
      <w:r w:rsidRPr="00916972">
        <w:rPr>
          <w:b/>
          <w:bCs/>
          <w:noProof/>
        </w:rPr>
        <w:t>HELP</w:t>
      </w:r>
      <w:r>
        <w:rPr>
          <w:b/>
          <w:bCs/>
          <w:noProof/>
        </w:rPr>
        <w:t xml:space="preserve"> loan</w:t>
      </w:r>
      <w:r w:rsidRPr="00916972">
        <w:rPr>
          <w:b/>
          <w:bCs/>
          <w:noProof/>
        </w:rPr>
        <w:t xml:space="preserve"> limit:</w:t>
      </w:r>
      <w:r w:rsidRPr="00916972">
        <w:rPr>
          <w:noProof/>
        </w:rPr>
        <w:t xml:space="preserve"> The maximum amount of VET Student Loans, VET FEE-HELP</w:t>
      </w:r>
      <w:r>
        <w:rPr>
          <w:noProof/>
        </w:rPr>
        <w:t>,</w:t>
      </w:r>
      <w:r w:rsidRPr="00916972">
        <w:rPr>
          <w:noProof/>
        </w:rPr>
        <w:t xml:space="preserve"> FEE</w:t>
      </w:r>
      <w:r w:rsidRPr="00916972">
        <w:rPr>
          <w:noProof/>
        </w:rPr>
        <w:noBreakHyphen/>
        <w:t>HELP</w:t>
      </w:r>
      <w:r>
        <w:rPr>
          <w:noProof/>
        </w:rPr>
        <w:t xml:space="preserve"> and HECS-HELP</w:t>
      </w:r>
      <w:r w:rsidRPr="00916972">
        <w:rPr>
          <w:noProof/>
        </w:rPr>
        <w:t xml:space="preserve"> you can use </w:t>
      </w:r>
      <w:r w:rsidR="00101115">
        <w:rPr>
          <w:noProof/>
        </w:rPr>
        <w:t>to pay for your studies</w:t>
      </w:r>
      <w:r w:rsidRPr="00916972">
        <w:rPr>
          <w:noProof/>
        </w:rPr>
        <w:t xml:space="preserve">. The HELP </w:t>
      </w:r>
      <w:r>
        <w:rPr>
          <w:noProof/>
        </w:rPr>
        <w:t xml:space="preserve">loan </w:t>
      </w:r>
      <w:r w:rsidRPr="00916972">
        <w:rPr>
          <w:noProof/>
        </w:rPr>
        <w:t xml:space="preserve">limit is indexed annually on 1 January. </w:t>
      </w:r>
      <w:r w:rsidRPr="00916972">
        <w:rPr>
          <w:lang w:val="en"/>
        </w:rPr>
        <w:t xml:space="preserve">For </w:t>
      </w:r>
      <w:r>
        <w:rPr>
          <w:rStyle w:val="Strong"/>
          <w:b w:val="0"/>
          <w:lang w:val="en"/>
        </w:rPr>
        <w:t>2020</w:t>
      </w:r>
      <w:r>
        <w:rPr>
          <w:lang w:val="en"/>
        </w:rPr>
        <w:t xml:space="preserve">, the </w:t>
      </w:r>
      <w:r w:rsidRPr="00916972">
        <w:rPr>
          <w:lang w:val="en"/>
        </w:rPr>
        <w:t xml:space="preserve">HELP </w:t>
      </w:r>
      <w:r>
        <w:rPr>
          <w:lang w:val="en"/>
        </w:rPr>
        <w:t xml:space="preserve">loan </w:t>
      </w:r>
      <w:r w:rsidRPr="00916972">
        <w:rPr>
          <w:lang w:val="en"/>
        </w:rPr>
        <w:t xml:space="preserve">limit is </w:t>
      </w:r>
      <w:r w:rsidRPr="00916972">
        <w:rPr>
          <w:rStyle w:val="Strong"/>
          <w:b w:val="0"/>
          <w:lang w:val="en"/>
        </w:rPr>
        <w:t>$10</w:t>
      </w:r>
      <w:r w:rsidR="00744227">
        <w:rPr>
          <w:rStyle w:val="Strong"/>
          <w:b w:val="0"/>
          <w:lang w:val="en"/>
        </w:rPr>
        <w:t>6</w:t>
      </w:r>
      <w:r w:rsidRPr="00916972">
        <w:rPr>
          <w:rStyle w:val="Strong"/>
          <w:b w:val="0"/>
          <w:lang w:val="en"/>
        </w:rPr>
        <w:t>,</w:t>
      </w:r>
      <w:r w:rsidR="00744227">
        <w:rPr>
          <w:rStyle w:val="Strong"/>
          <w:b w:val="0"/>
          <w:lang w:val="en"/>
        </w:rPr>
        <w:t>319</w:t>
      </w:r>
      <w:r w:rsidRPr="00916972">
        <w:rPr>
          <w:lang w:val="en"/>
        </w:rPr>
        <w:t xml:space="preserve"> </w:t>
      </w:r>
      <w:r w:rsidRPr="00916972">
        <w:rPr>
          <w:noProof/>
        </w:rPr>
        <w:t xml:space="preserve">for most students. </w:t>
      </w:r>
      <w:r w:rsidR="00744227" w:rsidRPr="00916972">
        <w:t xml:space="preserve">Visit the </w:t>
      </w:r>
      <w:hyperlink r:id="rId27" w:history="1">
        <w:r w:rsidR="00744227" w:rsidRPr="00916972">
          <w:rPr>
            <w:rStyle w:val="Hyperlink"/>
            <w:b w:val="0"/>
            <w:u w:val="single"/>
          </w:rPr>
          <w:t>Study Assist</w:t>
        </w:r>
      </w:hyperlink>
      <w:r w:rsidR="00744227" w:rsidRPr="00916972">
        <w:t xml:space="preserve"> website for more information.</w:t>
      </w:r>
    </w:p>
    <w:p w14:paraId="21217A95" w14:textId="4BCDC64D" w:rsidR="00BD6A0C" w:rsidRDefault="00127F6D">
      <w:pPr>
        <w:rPr>
          <w:b/>
          <w:bCs/>
          <w:noProof/>
        </w:rPr>
      </w:pPr>
      <w:r w:rsidRPr="003F4385">
        <w:rPr>
          <w:b/>
          <w:bCs/>
          <w:noProof/>
        </w:rPr>
        <w:t>My Skills</w:t>
      </w:r>
      <w:r w:rsidR="00A837A8">
        <w:rPr>
          <w:noProof/>
        </w:rPr>
        <w:t>:</w:t>
      </w:r>
      <w:r w:rsidRPr="00895BAD">
        <w:rPr>
          <w:noProof/>
        </w:rPr>
        <w:t xml:space="preserve"> </w:t>
      </w:r>
      <w:r w:rsidR="0036439A">
        <w:rPr>
          <w:noProof/>
        </w:rPr>
        <w:t xml:space="preserve">The </w:t>
      </w:r>
      <w:hyperlink r:id="rId28" w:history="1">
        <w:r w:rsidRPr="007C02E2">
          <w:rPr>
            <w:rStyle w:val="Hyperlink"/>
            <w:b w:val="0"/>
            <w:noProof/>
            <w:u w:val="single"/>
          </w:rPr>
          <w:t>My Skills</w:t>
        </w:r>
      </w:hyperlink>
      <w:r w:rsidRPr="00895BAD">
        <w:rPr>
          <w:noProof/>
        </w:rPr>
        <w:t xml:space="preserve"> website is the national Vocation</w:t>
      </w:r>
      <w:r w:rsidR="00531BA7">
        <w:rPr>
          <w:noProof/>
        </w:rPr>
        <w:t>al</w:t>
      </w:r>
      <w:r w:rsidRPr="00895BAD">
        <w:rPr>
          <w:noProof/>
        </w:rPr>
        <w:t xml:space="preserve"> Education and Training (VET) consumer directory that contains information about each Registered Training Organisation (RTO) and the courses they offer.  It is a federal government initiative to enable consumers to search for and compare VET courses and training providers.</w:t>
      </w:r>
      <w:r w:rsidR="004A6DE0">
        <w:rPr>
          <w:noProof/>
        </w:rPr>
        <w:t xml:space="preserve"> </w:t>
      </w:r>
      <w:r w:rsidR="007000F8">
        <w:rPr>
          <w:noProof/>
        </w:rPr>
        <w:t xml:space="preserve">Students can use My Skills to search for VET Student Loans approved courses and approved course providers. </w:t>
      </w:r>
    </w:p>
    <w:p w14:paraId="1C686CCA" w14:textId="4C722184" w:rsidR="00127F6D" w:rsidRPr="00191CE3" w:rsidRDefault="00127F6D" w:rsidP="003F4385">
      <w:pPr>
        <w:rPr>
          <w:noProof/>
        </w:rPr>
      </w:pPr>
      <w:r w:rsidRPr="003F4385">
        <w:rPr>
          <w:b/>
          <w:bCs/>
          <w:noProof/>
        </w:rPr>
        <w:t xml:space="preserve">New Zealand Special Category Visa Holder </w:t>
      </w:r>
      <w:r w:rsidRPr="003F4385">
        <w:rPr>
          <w:noProof/>
        </w:rPr>
        <w:t>(SCV</w:t>
      </w:r>
      <w:r w:rsidRPr="006A7007">
        <w:rPr>
          <w:noProof/>
        </w:rPr>
        <w:t>)</w:t>
      </w:r>
      <w:r w:rsidR="00983837">
        <w:rPr>
          <w:noProof/>
        </w:rPr>
        <w:t>:</w:t>
      </w:r>
      <w:r>
        <w:rPr>
          <w:noProof/>
        </w:rPr>
        <w:t xml:space="preserve"> </w:t>
      </w:r>
      <w:r w:rsidRPr="009D591E">
        <w:rPr>
          <w:noProof/>
        </w:rPr>
        <w:t>If you arrived in Au</w:t>
      </w:r>
      <w:r w:rsidRPr="00191CE3">
        <w:rPr>
          <w:noProof/>
        </w:rPr>
        <w:t xml:space="preserve">stralia using a New Zealand passport, in the absence of another valid Australian visa, </w:t>
      </w:r>
      <w:r w:rsidRPr="009D591E">
        <w:rPr>
          <w:noProof/>
        </w:rPr>
        <w:t>you will have automatically received a Special Category Visa (SCV) provided you met certain security, character and health requirements</w:t>
      </w:r>
      <w:r>
        <w:rPr>
          <w:noProof/>
        </w:rPr>
        <w:t>.</w:t>
      </w:r>
      <w:r w:rsidRPr="004267A7">
        <w:rPr>
          <w:noProof/>
        </w:rPr>
        <w:t xml:space="preserve"> </w:t>
      </w:r>
      <w:r>
        <w:rPr>
          <w:noProof/>
        </w:rPr>
        <w:t>It i</w:t>
      </w:r>
      <w:r w:rsidRPr="009D591E">
        <w:rPr>
          <w:noProof/>
        </w:rPr>
        <w:t xml:space="preserve">s a temporary visa that </w:t>
      </w:r>
      <w:r w:rsidRPr="00191CE3">
        <w:rPr>
          <w:noProof/>
        </w:rPr>
        <w:t>expires as soo</w:t>
      </w:r>
      <w:r>
        <w:rPr>
          <w:noProof/>
        </w:rPr>
        <w:t>n as you leave Australia, but</w:t>
      </w:r>
      <w:r w:rsidRPr="00191CE3">
        <w:rPr>
          <w:noProof/>
        </w:rPr>
        <w:t xml:space="preserve"> remains in place for as long as you remain in Australia.</w:t>
      </w:r>
      <w:r w:rsidR="004A6DE0">
        <w:rPr>
          <w:noProof/>
        </w:rPr>
        <w:t xml:space="preserve"> </w:t>
      </w:r>
      <w:r>
        <w:rPr>
          <w:noProof/>
        </w:rPr>
        <w:t>I</w:t>
      </w:r>
      <w:r w:rsidRPr="00191CE3">
        <w:rPr>
          <w:noProof/>
        </w:rPr>
        <w:t xml:space="preserve">f you are a New Zealand citizen and hold a SCV you may be able to access </w:t>
      </w:r>
      <w:r>
        <w:rPr>
          <w:noProof/>
        </w:rPr>
        <w:t>VET Student L</w:t>
      </w:r>
      <w:r w:rsidRPr="00191CE3">
        <w:rPr>
          <w:noProof/>
        </w:rPr>
        <w:t>oans, providing you:</w:t>
      </w:r>
    </w:p>
    <w:p w14:paraId="6D223FDF" w14:textId="77777777" w:rsidR="00127F6D" w:rsidRPr="00191CE3" w:rsidRDefault="00127F6D" w:rsidP="003F4385">
      <w:pPr>
        <w:pStyle w:val="ListBullet"/>
      </w:pPr>
      <w:r>
        <w:t>have been usually resident in Australia for at least 10 years,</w:t>
      </w:r>
      <w:r w:rsidRPr="00191CE3">
        <w:t xml:space="preserve"> </w:t>
      </w:r>
    </w:p>
    <w:p w14:paraId="55F93A95" w14:textId="77777777" w:rsidR="00127F6D" w:rsidRPr="00191CE3" w:rsidRDefault="00127F6D" w:rsidP="003F4385">
      <w:pPr>
        <w:pStyle w:val="ListBullet"/>
      </w:pPr>
      <w:r w:rsidRPr="00191CE3">
        <w:t>were a dependent child when you first began to be usually resident in Australia</w:t>
      </w:r>
      <w:r>
        <w:t>,</w:t>
      </w:r>
    </w:p>
    <w:p w14:paraId="5549479C" w14:textId="77777777" w:rsidR="00127F6D" w:rsidRPr="00191CE3" w:rsidRDefault="00127F6D" w:rsidP="003F4385">
      <w:pPr>
        <w:pStyle w:val="ListBullet"/>
      </w:pPr>
      <w:r w:rsidRPr="00191CE3">
        <w:t xml:space="preserve">have been in Australia for </w:t>
      </w:r>
      <w:r>
        <w:t>periods tota</w:t>
      </w:r>
      <w:r w:rsidR="0015199A">
        <w:t>l</w:t>
      </w:r>
      <w:r>
        <w:t>ling 8 years during the previous 10 years,</w:t>
      </w:r>
      <w:r w:rsidRPr="00191CE3">
        <w:t xml:space="preserve"> and</w:t>
      </w:r>
    </w:p>
    <w:p w14:paraId="774D1192" w14:textId="77777777" w:rsidR="00127F6D" w:rsidRPr="00191CE3" w:rsidRDefault="00127F6D" w:rsidP="003F4385">
      <w:pPr>
        <w:pStyle w:val="ListBullet"/>
      </w:pPr>
      <w:r>
        <w:t>have been in Australia for periods tota</w:t>
      </w:r>
      <w:r w:rsidR="0015199A">
        <w:t>l</w:t>
      </w:r>
      <w:r>
        <w:t>ling 18 months during the previous 2 years</w:t>
      </w:r>
      <w:r w:rsidRPr="00191CE3">
        <w:t>.</w:t>
      </w:r>
    </w:p>
    <w:p w14:paraId="62A80F70" w14:textId="75FEA91C" w:rsidR="00127F6D" w:rsidRDefault="00127F6D" w:rsidP="003F4385">
      <w:pPr>
        <w:rPr>
          <w:noProof/>
        </w:rPr>
      </w:pPr>
      <w:r w:rsidRPr="00191CE3">
        <w:rPr>
          <w:noProof/>
        </w:rPr>
        <w:t>Specific enquiries about the S</w:t>
      </w:r>
      <w:r>
        <w:rPr>
          <w:noProof/>
        </w:rPr>
        <w:t>CV</w:t>
      </w:r>
      <w:r w:rsidRPr="00191CE3">
        <w:rPr>
          <w:noProof/>
        </w:rPr>
        <w:t xml:space="preserve">, and other visas, should be directed to the </w:t>
      </w:r>
      <w:hyperlink r:id="rId29" w:history="1">
        <w:r w:rsidRPr="006737FF">
          <w:rPr>
            <w:rStyle w:val="Hyperlink"/>
            <w:b w:val="0"/>
            <w:noProof/>
            <w:u w:val="single"/>
          </w:rPr>
          <w:t xml:space="preserve">Department of </w:t>
        </w:r>
        <w:r w:rsidR="00296506" w:rsidRPr="006737FF">
          <w:rPr>
            <w:rStyle w:val="Hyperlink"/>
            <w:b w:val="0"/>
            <w:noProof/>
            <w:u w:val="single"/>
          </w:rPr>
          <w:t>Home Affairs</w:t>
        </w:r>
      </w:hyperlink>
      <w:r w:rsidR="00A37176">
        <w:rPr>
          <w:noProof/>
        </w:rPr>
        <w:t>.</w:t>
      </w:r>
      <w:r w:rsidRPr="00191CE3">
        <w:rPr>
          <w:noProof/>
        </w:rPr>
        <w:t xml:space="preserve"> </w:t>
      </w:r>
    </w:p>
    <w:p w14:paraId="2F6FCBE8" w14:textId="3CD9EE32" w:rsidR="000A0551" w:rsidRDefault="000A0551" w:rsidP="000A0551">
      <w:pPr>
        <w:rPr>
          <w:b/>
          <w:bCs/>
          <w:noProof/>
        </w:rPr>
      </w:pPr>
      <w:r>
        <w:rPr>
          <w:b/>
          <w:bCs/>
          <w:noProof/>
        </w:rPr>
        <w:t xml:space="preserve">Progression </w:t>
      </w:r>
      <w:r w:rsidR="004552CB">
        <w:rPr>
          <w:b/>
          <w:bCs/>
          <w:noProof/>
        </w:rPr>
        <w:t>F</w:t>
      </w:r>
      <w:r>
        <w:rPr>
          <w:b/>
          <w:bCs/>
          <w:noProof/>
        </w:rPr>
        <w:t xml:space="preserve">orm: </w:t>
      </w:r>
      <w:r w:rsidR="00C9253B">
        <w:rPr>
          <w:rFonts w:cs="News Gothic Com Light"/>
          <w:color w:val="000000"/>
          <w:sz w:val="21"/>
          <w:szCs w:val="21"/>
        </w:rPr>
        <w:t>A</w:t>
      </w:r>
      <w:r w:rsidRPr="006E5BE1">
        <w:rPr>
          <w:rFonts w:cs="News Gothic Com Light"/>
          <w:color w:val="000000"/>
          <w:sz w:val="21"/>
          <w:szCs w:val="21"/>
        </w:rPr>
        <w:t xml:space="preserve"> form in the eCAF system you </w:t>
      </w:r>
      <w:r>
        <w:rPr>
          <w:rFonts w:cs="News Gothic Com Light"/>
          <w:color w:val="000000"/>
          <w:sz w:val="21"/>
          <w:szCs w:val="21"/>
        </w:rPr>
        <w:t xml:space="preserve">must complete to demonstrate to the </w:t>
      </w:r>
      <w:r w:rsidR="00C322E9">
        <w:rPr>
          <w:rFonts w:cs="News Gothic Com Light"/>
          <w:color w:val="000000"/>
          <w:sz w:val="21"/>
          <w:szCs w:val="21"/>
        </w:rPr>
        <w:t>D</w:t>
      </w:r>
      <w:r w:rsidR="004552CB">
        <w:rPr>
          <w:rFonts w:cs="News Gothic Com Light"/>
          <w:color w:val="000000"/>
          <w:sz w:val="21"/>
          <w:szCs w:val="21"/>
        </w:rPr>
        <w:t>epartment</w:t>
      </w:r>
      <w:r>
        <w:rPr>
          <w:rFonts w:cs="News Gothic Com Light"/>
          <w:color w:val="000000"/>
          <w:sz w:val="21"/>
          <w:szCs w:val="21"/>
        </w:rPr>
        <w:t xml:space="preserve"> that you are a genuine student, continuing with your studies</w:t>
      </w:r>
      <w:r w:rsidR="000D6322">
        <w:rPr>
          <w:rFonts w:cs="News Gothic Com Light"/>
          <w:color w:val="000000"/>
          <w:sz w:val="21"/>
          <w:szCs w:val="21"/>
        </w:rPr>
        <w:t xml:space="preserve"> and wish to continue to access your VET Student Loan</w:t>
      </w:r>
      <w:r>
        <w:rPr>
          <w:rFonts w:cs="News Gothic Com Light"/>
          <w:color w:val="000000"/>
          <w:sz w:val="21"/>
          <w:szCs w:val="21"/>
        </w:rPr>
        <w:t xml:space="preserve">. When </w:t>
      </w:r>
      <w:r w:rsidRPr="000A0551">
        <w:rPr>
          <w:rFonts w:cs="News Gothic Com Light"/>
          <w:color w:val="000000"/>
          <w:sz w:val="21"/>
          <w:szCs w:val="21"/>
        </w:rPr>
        <w:t>sent a</w:t>
      </w:r>
      <w:r>
        <w:rPr>
          <w:rFonts w:cs="News Gothic Com Light"/>
          <w:color w:val="000000"/>
          <w:sz w:val="21"/>
          <w:szCs w:val="21"/>
        </w:rPr>
        <w:t xml:space="preserve"> </w:t>
      </w:r>
      <w:r w:rsidRPr="000A0551">
        <w:rPr>
          <w:rFonts w:cs="News Gothic Com Light"/>
          <w:color w:val="000000"/>
          <w:sz w:val="21"/>
          <w:szCs w:val="21"/>
        </w:rPr>
        <w:t>progression email</w:t>
      </w:r>
      <w:r>
        <w:rPr>
          <w:rFonts w:cs="News Gothic Com Light"/>
          <w:color w:val="000000"/>
          <w:sz w:val="21"/>
          <w:szCs w:val="21"/>
        </w:rPr>
        <w:t xml:space="preserve"> you need to </w:t>
      </w:r>
      <w:r w:rsidRPr="000A0551">
        <w:rPr>
          <w:rFonts w:cs="News Gothic Com Light"/>
          <w:color w:val="000000"/>
          <w:sz w:val="21"/>
          <w:szCs w:val="21"/>
        </w:rPr>
        <w:t>read the email, sign</w:t>
      </w:r>
      <w:r>
        <w:rPr>
          <w:rFonts w:cs="News Gothic Com Light"/>
          <w:color w:val="000000"/>
          <w:sz w:val="21"/>
          <w:szCs w:val="21"/>
        </w:rPr>
        <w:t xml:space="preserve"> </w:t>
      </w:r>
      <w:r w:rsidRPr="000A0551">
        <w:rPr>
          <w:rFonts w:cs="News Gothic Com Light"/>
          <w:color w:val="000000"/>
          <w:sz w:val="21"/>
          <w:szCs w:val="21"/>
        </w:rPr>
        <w:t>into the eCAF system and</w:t>
      </w:r>
      <w:r>
        <w:rPr>
          <w:rFonts w:cs="News Gothic Com Light"/>
          <w:color w:val="000000"/>
          <w:sz w:val="21"/>
          <w:szCs w:val="21"/>
        </w:rPr>
        <w:t xml:space="preserve"> </w:t>
      </w:r>
      <w:r w:rsidRPr="000A0551">
        <w:rPr>
          <w:rFonts w:cs="News Gothic Com Light"/>
          <w:color w:val="000000"/>
          <w:sz w:val="21"/>
          <w:szCs w:val="21"/>
        </w:rPr>
        <w:t>complete the brief questions</w:t>
      </w:r>
      <w:r>
        <w:rPr>
          <w:rFonts w:cs="News Gothic Com Light"/>
          <w:color w:val="000000"/>
          <w:sz w:val="21"/>
          <w:szCs w:val="21"/>
        </w:rPr>
        <w:t xml:space="preserve"> </w:t>
      </w:r>
      <w:r w:rsidRPr="000A0551">
        <w:rPr>
          <w:rFonts w:cs="News Gothic Com Light"/>
          <w:color w:val="000000"/>
          <w:sz w:val="21"/>
          <w:szCs w:val="21"/>
        </w:rPr>
        <w:t>and short survey.</w:t>
      </w:r>
    </w:p>
    <w:p w14:paraId="64653033" w14:textId="183474C1" w:rsidR="00093261" w:rsidRPr="003F4385" w:rsidRDefault="00093261" w:rsidP="00093261">
      <w:pPr>
        <w:rPr>
          <w:b/>
          <w:bCs/>
          <w:noProof/>
        </w:rPr>
      </w:pPr>
      <w:r>
        <w:rPr>
          <w:b/>
          <w:bCs/>
          <w:noProof/>
        </w:rPr>
        <w:t>Request for a VET Student Loan eCAF</w:t>
      </w:r>
      <w:r w:rsidR="00983837">
        <w:rPr>
          <w:b/>
          <w:bCs/>
          <w:noProof/>
        </w:rPr>
        <w:t>:</w:t>
      </w:r>
      <w:r>
        <w:rPr>
          <w:b/>
          <w:bCs/>
          <w:noProof/>
        </w:rPr>
        <w:t xml:space="preserve"> </w:t>
      </w:r>
      <w:r>
        <w:rPr>
          <w:noProof/>
        </w:rPr>
        <w:t>The online system for students to request a VET Student Loan</w:t>
      </w:r>
      <w:r w:rsidR="0030594A">
        <w:rPr>
          <w:noProof/>
        </w:rPr>
        <w:t>.</w:t>
      </w:r>
      <w:r>
        <w:rPr>
          <w:noProof/>
        </w:rPr>
        <w:t xml:space="preserve">  It provides students with a secure and easily accessible way to complete </w:t>
      </w:r>
      <w:r w:rsidR="0030594A">
        <w:rPr>
          <w:noProof/>
        </w:rPr>
        <w:t>application forms</w:t>
      </w:r>
      <w:r>
        <w:rPr>
          <w:noProof/>
        </w:rPr>
        <w:t xml:space="preserve"> for </w:t>
      </w:r>
      <w:r w:rsidR="0030594A">
        <w:rPr>
          <w:noProof/>
        </w:rPr>
        <w:t>VET Student loans</w:t>
      </w:r>
      <w:r>
        <w:rPr>
          <w:noProof/>
        </w:rPr>
        <w:t xml:space="preserve"> (see </w:t>
      </w:r>
      <w:r w:rsidRPr="003F4385">
        <w:rPr>
          <w:b/>
          <w:bCs/>
          <w:noProof/>
        </w:rPr>
        <w:t>Government electronic Commonwealth Assista</w:t>
      </w:r>
      <w:r>
        <w:rPr>
          <w:b/>
          <w:bCs/>
          <w:noProof/>
        </w:rPr>
        <w:t>nce Form (eCAF)</w:t>
      </w:r>
      <w:r w:rsidRPr="00093261">
        <w:rPr>
          <w:bCs/>
          <w:noProof/>
        </w:rPr>
        <w:t>).</w:t>
      </w:r>
    </w:p>
    <w:p w14:paraId="18F6FFAD" w14:textId="4AF47688" w:rsidR="00B24427" w:rsidRPr="00F146C0" w:rsidRDefault="00B24427" w:rsidP="003F4385">
      <w:pPr>
        <w:rPr>
          <w:bCs/>
          <w:noProof/>
        </w:rPr>
      </w:pPr>
      <w:r>
        <w:rPr>
          <w:b/>
          <w:bCs/>
          <w:noProof/>
        </w:rPr>
        <w:t>Rules:</w:t>
      </w:r>
      <w:r>
        <w:rPr>
          <w:bCs/>
          <w:noProof/>
        </w:rPr>
        <w:t xml:space="preserve"> </w:t>
      </w:r>
      <w:hyperlink r:id="rId30" w:history="1">
        <w:r w:rsidRPr="003E2C1D">
          <w:rPr>
            <w:rStyle w:val="Hyperlink"/>
            <w:b w:val="0"/>
            <w:bCs/>
            <w:noProof/>
            <w:u w:val="single"/>
          </w:rPr>
          <w:t>The VET Student Loans Rules 2016</w:t>
        </w:r>
      </w:hyperlink>
      <w:r w:rsidRPr="003E2C1D">
        <w:rPr>
          <w:bCs/>
          <w:noProof/>
        </w:rPr>
        <w:t>,</w:t>
      </w:r>
      <w:r>
        <w:rPr>
          <w:bCs/>
          <w:noProof/>
        </w:rPr>
        <w:t xml:space="preserve"> the legislation made under the Act that sets out detailed requirements for the VET Student Loans program.</w:t>
      </w:r>
      <w:r w:rsidR="001435BB">
        <w:rPr>
          <w:bCs/>
          <w:noProof/>
        </w:rPr>
        <w:t xml:space="preserve"> </w:t>
      </w:r>
    </w:p>
    <w:p w14:paraId="56BB5FF2" w14:textId="37CA5671" w:rsidR="00127F6D" w:rsidRPr="00B15495" w:rsidRDefault="00127F6D" w:rsidP="003F4385">
      <w:pPr>
        <w:rPr>
          <w:noProof/>
        </w:rPr>
      </w:pPr>
      <w:r w:rsidRPr="003F4385">
        <w:rPr>
          <w:b/>
          <w:bCs/>
          <w:noProof/>
        </w:rPr>
        <w:t>Special circumstances</w:t>
      </w:r>
      <w:r w:rsidR="00374AB6">
        <w:rPr>
          <w:b/>
          <w:bCs/>
          <w:noProof/>
        </w:rPr>
        <w:t>:</w:t>
      </w:r>
      <w:r w:rsidRPr="00B15495">
        <w:rPr>
          <w:noProof/>
        </w:rPr>
        <w:t xml:space="preserve"> Specific </w:t>
      </w:r>
      <w:r w:rsidR="00983837">
        <w:rPr>
          <w:noProof/>
        </w:rPr>
        <w:t>circumstances</w:t>
      </w:r>
      <w:r w:rsidR="002E428F">
        <w:rPr>
          <w:noProof/>
        </w:rPr>
        <w:t xml:space="preserve"> </w:t>
      </w:r>
      <w:r w:rsidRPr="00B15495">
        <w:rPr>
          <w:noProof/>
        </w:rPr>
        <w:t xml:space="preserve">you must </w:t>
      </w:r>
      <w:r w:rsidR="00C9253B">
        <w:rPr>
          <w:noProof/>
        </w:rPr>
        <w:t xml:space="preserve">show </w:t>
      </w:r>
      <w:r w:rsidR="00983837">
        <w:rPr>
          <w:noProof/>
        </w:rPr>
        <w:t>exist</w:t>
      </w:r>
      <w:r w:rsidR="005C2E9B">
        <w:rPr>
          <w:noProof/>
        </w:rPr>
        <w:t xml:space="preserve"> </w:t>
      </w:r>
      <w:r w:rsidRPr="00B15495">
        <w:rPr>
          <w:noProof/>
        </w:rPr>
        <w:t xml:space="preserve">to have your VET </w:t>
      </w:r>
      <w:r>
        <w:rPr>
          <w:noProof/>
        </w:rPr>
        <w:t>Student Loans</w:t>
      </w:r>
      <w:r w:rsidRPr="00B15495">
        <w:rPr>
          <w:noProof/>
        </w:rPr>
        <w:t xml:space="preserve"> debt</w:t>
      </w:r>
      <w:r w:rsidR="00983837">
        <w:rPr>
          <w:noProof/>
        </w:rPr>
        <w:t xml:space="preserve"> for a course</w:t>
      </w:r>
      <w:r w:rsidRPr="00B15495">
        <w:rPr>
          <w:noProof/>
        </w:rPr>
        <w:t xml:space="preserve"> cancelled (and your</w:t>
      </w:r>
      <w:r w:rsidR="00B119CB">
        <w:rPr>
          <w:noProof/>
        </w:rPr>
        <w:t xml:space="preserve"> </w:t>
      </w:r>
      <w:r w:rsidRPr="00B15495">
        <w:rPr>
          <w:noProof/>
        </w:rPr>
        <w:t>FEE</w:t>
      </w:r>
      <w:r w:rsidR="00640468">
        <w:rPr>
          <w:noProof/>
        </w:rPr>
        <w:noBreakHyphen/>
      </w:r>
      <w:r w:rsidRPr="00B15495">
        <w:rPr>
          <w:noProof/>
        </w:rPr>
        <w:t>HELP balance re-credited) if applicable.</w:t>
      </w:r>
      <w:r w:rsidR="00983837">
        <w:rPr>
          <w:noProof/>
        </w:rPr>
        <w:t xml:space="preserve"> See section 68 of the</w:t>
      </w:r>
      <w:r w:rsidR="00C81221">
        <w:rPr>
          <w:noProof/>
        </w:rPr>
        <w:t xml:space="preserve"> Act</w:t>
      </w:r>
      <w:r w:rsidR="00983837">
        <w:rPr>
          <w:noProof/>
        </w:rPr>
        <w:t>.</w:t>
      </w:r>
      <w:r w:rsidR="0035760F">
        <w:rPr>
          <w:noProof/>
        </w:rPr>
        <w:t xml:space="preserve"> Talk to your provider’s student administration area if you wish to apply for a debt to be cancelled under ‘Special Circumstances’. </w:t>
      </w:r>
    </w:p>
    <w:p w14:paraId="6D5CA76B" w14:textId="11351131" w:rsidR="00127F6D" w:rsidRPr="00B15495" w:rsidRDefault="00127F6D" w:rsidP="003F4385">
      <w:pPr>
        <w:rPr>
          <w:noProof/>
        </w:rPr>
      </w:pPr>
      <w:r w:rsidRPr="003F4385">
        <w:rPr>
          <w:b/>
          <w:bCs/>
          <w:noProof/>
        </w:rPr>
        <w:t>Student entry procedure</w:t>
      </w:r>
      <w:r w:rsidR="00374AB6">
        <w:rPr>
          <w:b/>
          <w:bCs/>
          <w:noProof/>
        </w:rPr>
        <w:t>:</w:t>
      </w:r>
      <w:r w:rsidRPr="00B15495">
        <w:rPr>
          <w:noProof/>
        </w:rPr>
        <w:t xml:space="preserve"> </w:t>
      </w:r>
      <w:r>
        <w:rPr>
          <w:noProof/>
        </w:rPr>
        <w:t>An approved course provider’s procedure to ensure a student is academically suited to undertake a course.</w:t>
      </w:r>
    </w:p>
    <w:p w14:paraId="168FB247" w14:textId="76839C83" w:rsidR="00127F6D" w:rsidRPr="00B15495" w:rsidRDefault="00127F6D" w:rsidP="003F4385">
      <w:pPr>
        <w:rPr>
          <w:noProof/>
        </w:rPr>
      </w:pPr>
      <w:r w:rsidRPr="003F4385">
        <w:rPr>
          <w:b/>
          <w:bCs/>
          <w:noProof/>
        </w:rPr>
        <w:lastRenderedPageBreak/>
        <w:t>Study Assist</w:t>
      </w:r>
      <w:r w:rsidR="00374AB6" w:rsidRPr="004A6DE0">
        <w:rPr>
          <w:bCs/>
          <w:noProof/>
        </w:rPr>
        <w:t>:</w:t>
      </w:r>
      <w:r w:rsidRPr="004A6DE0">
        <w:rPr>
          <w:noProof/>
        </w:rPr>
        <w:t xml:space="preserve"> </w:t>
      </w:r>
      <w:hyperlink r:id="rId31" w:history="1">
        <w:r w:rsidR="000D23A6" w:rsidRPr="006737FF">
          <w:rPr>
            <w:rStyle w:val="Hyperlink"/>
            <w:b w:val="0"/>
            <w:noProof/>
            <w:u w:val="single"/>
          </w:rPr>
          <w:t>Study Assist</w:t>
        </w:r>
      </w:hyperlink>
      <w:r w:rsidR="000D23A6">
        <w:rPr>
          <w:noProof/>
        </w:rPr>
        <w:t xml:space="preserve"> is a</w:t>
      </w:r>
      <w:r w:rsidRPr="00B15495">
        <w:rPr>
          <w:noProof/>
        </w:rPr>
        <w:t xml:space="preserve"> website providing information about </w:t>
      </w:r>
      <w:r w:rsidR="00163E9D">
        <w:rPr>
          <w:noProof/>
        </w:rPr>
        <w:t>loans</w:t>
      </w:r>
      <w:r w:rsidR="00163E9D" w:rsidRPr="00B15495">
        <w:rPr>
          <w:noProof/>
        </w:rPr>
        <w:t xml:space="preserve"> </w:t>
      </w:r>
      <w:r w:rsidRPr="00B15495">
        <w:rPr>
          <w:noProof/>
        </w:rPr>
        <w:t xml:space="preserve">you can </w:t>
      </w:r>
      <w:r w:rsidR="00163E9D">
        <w:rPr>
          <w:noProof/>
        </w:rPr>
        <w:t xml:space="preserve">apply for to </w:t>
      </w:r>
      <w:r w:rsidRPr="00B15495">
        <w:rPr>
          <w:noProof/>
        </w:rPr>
        <w:t xml:space="preserve">pay for tertiary study (including VET </w:t>
      </w:r>
      <w:r>
        <w:rPr>
          <w:noProof/>
        </w:rPr>
        <w:t>Student L</w:t>
      </w:r>
      <w:r w:rsidRPr="00B15495">
        <w:rPr>
          <w:noProof/>
        </w:rPr>
        <w:t>oans)</w:t>
      </w:r>
      <w:r w:rsidR="00C9253B">
        <w:rPr>
          <w:noProof/>
        </w:rPr>
        <w:t xml:space="preserve"> </w:t>
      </w:r>
      <w:r w:rsidR="00163E9D">
        <w:rPr>
          <w:noProof/>
        </w:rPr>
        <w:t>and how to manage your loan.</w:t>
      </w:r>
    </w:p>
    <w:p w14:paraId="21B711C1" w14:textId="280C20F9" w:rsidR="00127F6D" w:rsidRPr="00B15495" w:rsidRDefault="00127F6D" w:rsidP="003F4385">
      <w:pPr>
        <w:rPr>
          <w:noProof/>
        </w:rPr>
      </w:pPr>
      <w:r w:rsidRPr="003F4385">
        <w:rPr>
          <w:b/>
          <w:bCs/>
          <w:noProof/>
        </w:rPr>
        <w:t>Subsidised student</w:t>
      </w:r>
      <w:r w:rsidR="00374AB6">
        <w:rPr>
          <w:b/>
          <w:bCs/>
          <w:noProof/>
        </w:rPr>
        <w:t>:</w:t>
      </w:r>
      <w:r w:rsidRPr="00B15495">
        <w:rPr>
          <w:noProof/>
        </w:rPr>
        <w:t xml:space="preserve"> A student who</w:t>
      </w:r>
      <w:r w:rsidR="000269B7">
        <w:rPr>
          <w:noProof/>
        </w:rPr>
        <w:t xml:space="preserve"> is</w:t>
      </w:r>
      <w:r w:rsidR="00CE059F">
        <w:rPr>
          <w:noProof/>
        </w:rPr>
        <w:t xml:space="preserve"> enrol</w:t>
      </w:r>
      <w:r w:rsidR="000269B7">
        <w:rPr>
          <w:noProof/>
        </w:rPr>
        <w:t>led</w:t>
      </w:r>
      <w:r w:rsidR="00CE059F">
        <w:rPr>
          <w:noProof/>
        </w:rPr>
        <w:t xml:space="preserve"> </w:t>
      </w:r>
      <w:r w:rsidR="00E2701F">
        <w:rPr>
          <w:noProof/>
        </w:rPr>
        <w:t xml:space="preserve">in a </w:t>
      </w:r>
      <w:r w:rsidR="00E74D3B">
        <w:rPr>
          <w:noProof/>
        </w:rPr>
        <w:t>d</w:t>
      </w:r>
      <w:r w:rsidR="00E2701F">
        <w:rPr>
          <w:noProof/>
        </w:rPr>
        <w:t xml:space="preserve">iploma </w:t>
      </w:r>
      <w:r w:rsidR="001A1C56">
        <w:rPr>
          <w:noProof/>
        </w:rPr>
        <w:t>or</w:t>
      </w:r>
      <w:r w:rsidR="00E2701F">
        <w:rPr>
          <w:noProof/>
        </w:rPr>
        <w:t xml:space="preserve"> </w:t>
      </w:r>
      <w:r w:rsidR="00E74D3B">
        <w:rPr>
          <w:noProof/>
        </w:rPr>
        <w:t>a</w:t>
      </w:r>
      <w:r w:rsidR="00E2701F">
        <w:rPr>
          <w:noProof/>
        </w:rPr>
        <w:t>dvance</w:t>
      </w:r>
      <w:r w:rsidR="000269B7">
        <w:rPr>
          <w:noProof/>
        </w:rPr>
        <w:t>d</w:t>
      </w:r>
      <w:r w:rsidR="00E2701F">
        <w:rPr>
          <w:noProof/>
        </w:rPr>
        <w:t xml:space="preserve"> </w:t>
      </w:r>
      <w:r w:rsidR="00E74D3B">
        <w:rPr>
          <w:noProof/>
        </w:rPr>
        <w:t>d</w:t>
      </w:r>
      <w:r w:rsidR="00E2701F">
        <w:rPr>
          <w:noProof/>
        </w:rPr>
        <w:t xml:space="preserve">iploma level course </w:t>
      </w:r>
      <w:r w:rsidRPr="00B15495">
        <w:rPr>
          <w:noProof/>
        </w:rPr>
        <w:t>subsidised by a state or territory government</w:t>
      </w:r>
      <w:r w:rsidR="001A1C56">
        <w:rPr>
          <w:noProof/>
        </w:rPr>
        <w:t>.</w:t>
      </w:r>
      <w:r w:rsidR="00A34D58" w:rsidRPr="00B15495" w:rsidDel="001A1C56">
        <w:rPr>
          <w:noProof/>
        </w:rPr>
        <w:t xml:space="preserve"> </w:t>
      </w:r>
    </w:p>
    <w:p w14:paraId="0730E94A" w14:textId="608EB643" w:rsidR="00127F6D" w:rsidRDefault="00127F6D" w:rsidP="003F4385">
      <w:pPr>
        <w:rPr>
          <w:noProof/>
        </w:rPr>
      </w:pPr>
      <w:r w:rsidRPr="003F4385">
        <w:rPr>
          <w:b/>
          <w:bCs/>
          <w:noProof/>
        </w:rPr>
        <w:t>TFN</w:t>
      </w:r>
      <w:r w:rsidRPr="00B15495">
        <w:rPr>
          <w:noProof/>
        </w:rPr>
        <w:t xml:space="preserve"> (Tax </w:t>
      </w:r>
      <w:r>
        <w:rPr>
          <w:noProof/>
        </w:rPr>
        <w:t>F</w:t>
      </w:r>
      <w:r w:rsidRPr="00B15495">
        <w:rPr>
          <w:noProof/>
        </w:rPr>
        <w:t xml:space="preserve">ile </w:t>
      </w:r>
      <w:r>
        <w:rPr>
          <w:noProof/>
        </w:rPr>
        <w:t>N</w:t>
      </w:r>
      <w:r w:rsidRPr="00B15495">
        <w:rPr>
          <w:noProof/>
        </w:rPr>
        <w:t>umber)</w:t>
      </w:r>
      <w:r w:rsidR="00374AB6">
        <w:rPr>
          <w:noProof/>
        </w:rPr>
        <w:t>:</w:t>
      </w:r>
      <w:r w:rsidRPr="00B15495">
        <w:rPr>
          <w:noProof/>
        </w:rPr>
        <w:t xml:space="preserve"> Your unique identification number from the ATO for everything tax related, including making HELP </w:t>
      </w:r>
      <w:r w:rsidR="004F2100">
        <w:rPr>
          <w:noProof/>
        </w:rPr>
        <w:t xml:space="preserve">and </w:t>
      </w:r>
      <w:r w:rsidR="004F2100" w:rsidRPr="00163031">
        <w:rPr>
          <w:b/>
          <w:noProof/>
        </w:rPr>
        <w:t xml:space="preserve">VETSL </w:t>
      </w:r>
      <w:r w:rsidRPr="00163031">
        <w:rPr>
          <w:b/>
          <w:noProof/>
        </w:rPr>
        <w:t>debt</w:t>
      </w:r>
      <w:r w:rsidRPr="00B15495">
        <w:rPr>
          <w:noProof/>
        </w:rPr>
        <w:t xml:space="preserve"> repayments.</w:t>
      </w:r>
      <w:r w:rsidR="00227373">
        <w:rPr>
          <w:noProof/>
        </w:rPr>
        <w:t xml:space="preserve"> </w:t>
      </w:r>
      <w:r w:rsidR="003F2DEF" w:rsidRPr="006E5BE1">
        <w:rPr>
          <w:noProof/>
        </w:rPr>
        <w:t xml:space="preserve">To be eligible for a VET Student Loan, you MUST supply your valid TFN (or your </w:t>
      </w:r>
      <w:r w:rsidR="003F2DEF" w:rsidRPr="006E5BE1">
        <w:rPr>
          <w:i/>
          <w:noProof/>
        </w:rPr>
        <w:t>Certificate of Application for a TFN</w:t>
      </w:r>
      <w:r w:rsidR="003F2DEF" w:rsidRPr="006E5BE1">
        <w:rPr>
          <w:noProof/>
        </w:rPr>
        <w:t>) in the eCAF. This is because repayments of your debt are made through the Australian taxation system.</w:t>
      </w:r>
      <w:r w:rsidR="003F2DEF">
        <w:rPr>
          <w:noProof/>
        </w:rPr>
        <w:t xml:space="preserve">  </w:t>
      </w:r>
      <w:r w:rsidR="003F2DEF" w:rsidRPr="003F2DEF">
        <w:rPr>
          <w:noProof/>
        </w:rPr>
        <w:t xml:space="preserve">It is important that your details </w:t>
      </w:r>
      <w:r w:rsidR="003F2DEF">
        <w:rPr>
          <w:noProof/>
        </w:rPr>
        <w:t xml:space="preserve">on your enrolment </w:t>
      </w:r>
      <w:r w:rsidR="003F2DEF" w:rsidRPr="003F2DEF">
        <w:rPr>
          <w:noProof/>
        </w:rPr>
        <w:t xml:space="preserve">match </w:t>
      </w:r>
      <w:r w:rsidR="003F2DEF">
        <w:rPr>
          <w:noProof/>
        </w:rPr>
        <w:t xml:space="preserve">your details at the ATO </w:t>
      </w:r>
      <w:r w:rsidR="003F2DEF">
        <w:rPr>
          <w:iCs/>
        </w:rPr>
        <w:t xml:space="preserve">as </w:t>
      </w:r>
      <w:r w:rsidR="00227373" w:rsidRPr="006E5BE1">
        <w:rPr>
          <w:iCs/>
        </w:rPr>
        <w:t xml:space="preserve">your </w:t>
      </w:r>
      <w:r w:rsidR="003F2DEF">
        <w:rPr>
          <w:iCs/>
        </w:rPr>
        <w:t xml:space="preserve">eCAF </w:t>
      </w:r>
      <w:r w:rsidR="00227373" w:rsidRPr="006E5BE1">
        <w:rPr>
          <w:iCs/>
        </w:rPr>
        <w:t xml:space="preserve">will not be finalised </w:t>
      </w:r>
      <w:r w:rsidR="003F2DEF">
        <w:rPr>
          <w:iCs/>
        </w:rPr>
        <w:t xml:space="preserve">unless your TFN is verified with the ATO. </w:t>
      </w:r>
    </w:p>
    <w:p w14:paraId="7A727CFE" w14:textId="77777777" w:rsidR="00127F6D" w:rsidRPr="006737FF" w:rsidRDefault="00127F6D" w:rsidP="003F4385">
      <w:pPr>
        <w:rPr>
          <w:noProof/>
        </w:rPr>
      </w:pPr>
      <w:r w:rsidRPr="003F4385">
        <w:rPr>
          <w:b/>
          <w:bCs/>
          <w:noProof/>
        </w:rPr>
        <w:t>Tuition fees</w:t>
      </w:r>
      <w:r w:rsidR="00374AB6">
        <w:rPr>
          <w:b/>
          <w:bCs/>
          <w:noProof/>
        </w:rPr>
        <w:t>:</w:t>
      </w:r>
      <w:r w:rsidRPr="00B15495">
        <w:rPr>
          <w:noProof/>
        </w:rPr>
        <w:t xml:space="preserve"> Fees </w:t>
      </w:r>
      <w:r w:rsidRPr="006737FF">
        <w:rPr>
          <w:noProof/>
        </w:rPr>
        <w:t>that students are charged by approved course providers.</w:t>
      </w:r>
    </w:p>
    <w:p w14:paraId="1532168F" w14:textId="20206D50" w:rsidR="00127F6D" w:rsidRPr="006737FF" w:rsidRDefault="00127F6D" w:rsidP="003F4385">
      <w:pPr>
        <w:rPr>
          <w:b/>
          <w:bCs/>
          <w:noProof/>
        </w:rPr>
      </w:pPr>
      <w:r w:rsidRPr="006737FF">
        <w:rPr>
          <w:b/>
          <w:bCs/>
          <w:noProof/>
        </w:rPr>
        <w:t xml:space="preserve">USI </w:t>
      </w:r>
      <w:r w:rsidRPr="006737FF">
        <w:rPr>
          <w:noProof/>
        </w:rPr>
        <w:t>(Unique Student Identifier)</w:t>
      </w:r>
      <w:r w:rsidR="00374AB6" w:rsidRPr="006737FF">
        <w:rPr>
          <w:noProof/>
        </w:rPr>
        <w:t>:</w:t>
      </w:r>
      <w:r w:rsidRPr="006737FF">
        <w:rPr>
          <w:noProof/>
        </w:rPr>
        <w:t xml:space="preserve"> Your unique reference number made up of 10 numbers and letters that creates a secure online record of </w:t>
      </w:r>
      <w:r w:rsidR="005E0995" w:rsidRPr="006737FF">
        <w:rPr>
          <w:noProof/>
        </w:rPr>
        <w:t xml:space="preserve">your </w:t>
      </w:r>
      <w:r w:rsidRPr="006737FF">
        <w:rPr>
          <w:noProof/>
        </w:rPr>
        <w:t>recognised training and qualifications gained in Australia.</w:t>
      </w:r>
    </w:p>
    <w:p w14:paraId="3D983036" w14:textId="5F8CB85F" w:rsidR="003F4385" w:rsidRPr="00916972" w:rsidRDefault="003F4385" w:rsidP="003F4385">
      <w:pPr>
        <w:rPr>
          <w:bCs/>
          <w:noProof/>
        </w:rPr>
      </w:pPr>
      <w:r w:rsidRPr="006737FF">
        <w:rPr>
          <w:b/>
          <w:bCs/>
          <w:noProof/>
        </w:rPr>
        <w:t xml:space="preserve">VET FEE-HELP </w:t>
      </w:r>
      <w:r w:rsidR="00374AB6" w:rsidRPr="006737FF">
        <w:rPr>
          <w:bCs/>
          <w:noProof/>
        </w:rPr>
        <w:t>scheme</w:t>
      </w:r>
      <w:r w:rsidR="00374AB6" w:rsidRPr="00916972">
        <w:rPr>
          <w:bCs/>
          <w:noProof/>
        </w:rPr>
        <w:t xml:space="preserve">: </w:t>
      </w:r>
      <w:r w:rsidR="00B119CB" w:rsidRPr="00916972">
        <w:rPr>
          <w:bCs/>
          <w:noProof/>
        </w:rPr>
        <w:t>A</w:t>
      </w:r>
      <w:r w:rsidR="006D11B8" w:rsidRPr="00916972">
        <w:rPr>
          <w:bCs/>
          <w:noProof/>
        </w:rPr>
        <w:t xml:space="preserve"> former</w:t>
      </w:r>
      <w:r w:rsidR="00C81221" w:rsidRPr="00916972">
        <w:rPr>
          <w:bCs/>
          <w:noProof/>
        </w:rPr>
        <w:t xml:space="preserve"> Australian Government</w:t>
      </w:r>
      <w:r w:rsidRPr="00916972">
        <w:rPr>
          <w:bCs/>
          <w:noProof/>
        </w:rPr>
        <w:t xml:space="preserve"> loan scheme</w:t>
      </w:r>
      <w:r w:rsidR="00374AB6" w:rsidRPr="00916972">
        <w:rPr>
          <w:bCs/>
          <w:noProof/>
        </w:rPr>
        <w:t xml:space="preserve"> </w:t>
      </w:r>
      <w:r w:rsidR="003F2DEF" w:rsidRPr="00916972">
        <w:rPr>
          <w:bCs/>
          <w:noProof/>
        </w:rPr>
        <w:t>for higher level VET study</w:t>
      </w:r>
      <w:r w:rsidR="00E74D3B">
        <w:rPr>
          <w:bCs/>
          <w:noProof/>
        </w:rPr>
        <w:t>,</w:t>
      </w:r>
      <w:r w:rsidR="003F2DEF" w:rsidRPr="00916972">
        <w:rPr>
          <w:bCs/>
          <w:noProof/>
        </w:rPr>
        <w:t xml:space="preserve"> </w:t>
      </w:r>
      <w:r w:rsidR="00374AB6" w:rsidRPr="00916972">
        <w:rPr>
          <w:bCs/>
          <w:noProof/>
        </w:rPr>
        <w:t xml:space="preserve">established under Schedule 1A of the </w:t>
      </w:r>
      <w:r w:rsidR="00374AB6" w:rsidRPr="00916972">
        <w:rPr>
          <w:bCs/>
          <w:i/>
          <w:noProof/>
        </w:rPr>
        <w:t>Higher Education Support Act 2003</w:t>
      </w:r>
      <w:r w:rsidR="00E74D3B">
        <w:rPr>
          <w:bCs/>
          <w:i/>
          <w:noProof/>
        </w:rPr>
        <w:t>,</w:t>
      </w:r>
      <w:r w:rsidRPr="00916972">
        <w:rPr>
          <w:bCs/>
          <w:noProof/>
        </w:rPr>
        <w:t xml:space="preserve"> in place from 2009-2016</w:t>
      </w:r>
      <w:r w:rsidR="00E74D3B">
        <w:rPr>
          <w:bCs/>
          <w:noProof/>
        </w:rPr>
        <w:t>.</w:t>
      </w:r>
      <w:r w:rsidRPr="00916972">
        <w:rPr>
          <w:bCs/>
          <w:noProof/>
        </w:rPr>
        <w:t xml:space="preserve"> (</w:t>
      </w:r>
      <w:r w:rsidR="00E74D3B">
        <w:rPr>
          <w:bCs/>
          <w:noProof/>
        </w:rPr>
        <w:t xml:space="preserve">The scheme </w:t>
      </w:r>
      <w:r w:rsidR="00B043D7" w:rsidRPr="00916972">
        <w:rPr>
          <w:bCs/>
          <w:noProof/>
        </w:rPr>
        <w:t>closed to</w:t>
      </w:r>
      <w:r w:rsidRPr="00916972">
        <w:rPr>
          <w:bCs/>
          <w:noProof/>
        </w:rPr>
        <w:t xml:space="preserve"> </w:t>
      </w:r>
      <w:r w:rsidR="00B043D7" w:rsidRPr="00916972">
        <w:rPr>
          <w:bCs/>
          <w:noProof/>
        </w:rPr>
        <w:t xml:space="preserve">all existing </w:t>
      </w:r>
      <w:r w:rsidRPr="00916972">
        <w:rPr>
          <w:bCs/>
          <w:noProof/>
        </w:rPr>
        <w:t xml:space="preserve">students in </w:t>
      </w:r>
      <w:r w:rsidR="003F2DEF" w:rsidRPr="00916972">
        <w:rPr>
          <w:bCs/>
          <w:noProof/>
        </w:rPr>
        <w:t>2018</w:t>
      </w:r>
      <w:r w:rsidR="00E74D3B">
        <w:rPr>
          <w:bCs/>
          <w:noProof/>
        </w:rPr>
        <w:t>.</w:t>
      </w:r>
      <w:r w:rsidR="00EF08C0" w:rsidRPr="00916972">
        <w:rPr>
          <w:bCs/>
          <w:noProof/>
        </w:rPr>
        <w:t>)</w:t>
      </w:r>
      <w:r w:rsidR="003F2DEF" w:rsidRPr="00916972">
        <w:rPr>
          <w:bCs/>
          <w:noProof/>
        </w:rPr>
        <w:t xml:space="preserve"> </w:t>
      </w:r>
    </w:p>
    <w:p w14:paraId="31A8BE79" w14:textId="4A65D09F" w:rsidR="006B7605" w:rsidRPr="007C02E2" w:rsidRDefault="006B7605" w:rsidP="003F4385">
      <w:pPr>
        <w:rPr>
          <w:bCs/>
          <w:noProof/>
        </w:rPr>
      </w:pPr>
      <w:r w:rsidRPr="00916972">
        <w:rPr>
          <w:b/>
          <w:bCs/>
          <w:noProof/>
        </w:rPr>
        <w:t xml:space="preserve">VETSL debt: </w:t>
      </w:r>
      <w:r w:rsidRPr="00916972">
        <w:rPr>
          <w:bCs/>
          <w:noProof/>
        </w:rPr>
        <w:t xml:space="preserve">VET Student Loans debt. From 1 July 2019, </w:t>
      </w:r>
      <w:r w:rsidR="00C8012F" w:rsidRPr="00916972">
        <w:rPr>
          <w:bCs/>
          <w:noProof/>
        </w:rPr>
        <w:t>VET Student Loan debts were separated from other forms of HELP debts and established as a separate income contingent loan.</w:t>
      </w:r>
      <w:r w:rsidR="00E27AEA" w:rsidRPr="00916972">
        <w:rPr>
          <w:bCs/>
          <w:noProof/>
        </w:rPr>
        <w:t xml:space="preserve"> A student’s</w:t>
      </w:r>
      <w:r w:rsidR="00122C39">
        <w:rPr>
          <w:noProof/>
        </w:rPr>
        <w:t xml:space="preserve"> </w:t>
      </w:r>
      <w:r w:rsidR="00122C39" w:rsidRPr="002C0E0D">
        <w:rPr>
          <w:noProof/>
        </w:rPr>
        <w:t xml:space="preserve">borrowing under VET Student Loans </w:t>
      </w:r>
      <w:r w:rsidR="00E27AEA" w:rsidRPr="00916972">
        <w:rPr>
          <w:bCs/>
          <w:noProof/>
        </w:rPr>
        <w:t xml:space="preserve">counts towards the </w:t>
      </w:r>
      <w:r w:rsidR="00E74D3B">
        <w:rPr>
          <w:bCs/>
          <w:noProof/>
        </w:rPr>
        <w:t xml:space="preserve">combined </w:t>
      </w:r>
      <w:r w:rsidR="00E27AEA" w:rsidRPr="00916972">
        <w:rPr>
          <w:bCs/>
          <w:noProof/>
        </w:rPr>
        <w:t>HELP</w:t>
      </w:r>
      <w:r w:rsidR="00E74D3B">
        <w:rPr>
          <w:bCs/>
          <w:noProof/>
        </w:rPr>
        <w:t xml:space="preserve"> loan</w:t>
      </w:r>
      <w:r w:rsidR="00E27AEA" w:rsidRPr="00916972">
        <w:rPr>
          <w:bCs/>
          <w:noProof/>
        </w:rPr>
        <w:t xml:space="preserve"> limit.</w:t>
      </w:r>
      <w:r w:rsidR="00E27AEA" w:rsidRPr="006737FF">
        <w:rPr>
          <w:bCs/>
          <w:noProof/>
        </w:rPr>
        <w:t xml:space="preserve"> </w:t>
      </w:r>
    </w:p>
    <w:p w14:paraId="127E4D4E" w14:textId="6F1052D2" w:rsidR="00127F6D" w:rsidRPr="006737FF" w:rsidRDefault="00127F6D" w:rsidP="003F4385">
      <w:pPr>
        <w:rPr>
          <w:noProof/>
        </w:rPr>
      </w:pPr>
      <w:r w:rsidRPr="006737FF">
        <w:rPr>
          <w:b/>
          <w:bCs/>
          <w:noProof/>
        </w:rPr>
        <w:t>VET Student Loans</w:t>
      </w:r>
      <w:r w:rsidR="00374AB6" w:rsidRPr="006737FF">
        <w:rPr>
          <w:b/>
          <w:bCs/>
          <w:noProof/>
        </w:rPr>
        <w:t xml:space="preserve"> program</w:t>
      </w:r>
      <w:r w:rsidR="00374AB6" w:rsidRPr="006737FF">
        <w:rPr>
          <w:bCs/>
          <w:noProof/>
        </w:rPr>
        <w:t>: The</w:t>
      </w:r>
      <w:r w:rsidRPr="006737FF">
        <w:rPr>
          <w:noProof/>
        </w:rPr>
        <w:t xml:space="preserve"> Australian Government loan program </w:t>
      </w:r>
      <w:r w:rsidR="00374AB6" w:rsidRPr="006737FF">
        <w:rPr>
          <w:noProof/>
        </w:rPr>
        <w:t xml:space="preserve">established by the </w:t>
      </w:r>
      <w:r w:rsidR="00374AB6" w:rsidRPr="006737FF">
        <w:rPr>
          <w:i/>
          <w:noProof/>
        </w:rPr>
        <w:t>VET</w:t>
      </w:r>
      <w:r w:rsidR="000270C6" w:rsidRPr="006737FF">
        <w:rPr>
          <w:i/>
          <w:noProof/>
        </w:rPr>
        <w:t> </w:t>
      </w:r>
      <w:r w:rsidR="00374AB6" w:rsidRPr="006737FF">
        <w:rPr>
          <w:i/>
          <w:noProof/>
        </w:rPr>
        <w:t>Student Loans Act 2016</w:t>
      </w:r>
      <w:r w:rsidR="00374AB6" w:rsidRPr="006737FF">
        <w:rPr>
          <w:noProof/>
        </w:rPr>
        <w:t xml:space="preserve"> </w:t>
      </w:r>
      <w:r w:rsidRPr="006737FF">
        <w:rPr>
          <w:noProof/>
        </w:rPr>
        <w:t xml:space="preserve">that </w:t>
      </w:r>
      <w:r w:rsidR="00374AB6" w:rsidRPr="006737FF">
        <w:rPr>
          <w:noProof/>
        </w:rPr>
        <w:t xml:space="preserve">assists </w:t>
      </w:r>
      <w:r w:rsidRPr="006737FF">
        <w:rPr>
          <w:noProof/>
        </w:rPr>
        <w:t>eligible students enrolled in approved higher level vocational education and training courses at approved course providers pay their tuition fees.</w:t>
      </w:r>
    </w:p>
    <w:p w14:paraId="126859F8" w14:textId="4195B1C9" w:rsidR="00E23C3E" w:rsidRPr="006737FF" w:rsidRDefault="00127F6D" w:rsidP="00127F6D">
      <w:pPr>
        <w:rPr>
          <w:noProof/>
        </w:rPr>
      </w:pPr>
      <w:r w:rsidRPr="006737FF">
        <w:rPr>
          <w:b/>
          <w:bCs/>
          <w:noProof/>
        </w:rPr>
        <w:t>VET Student Loans fee notice</w:t>
      </w:r>
      <w:r w:rsidR="00374AB6" w:rsidRPr="006737FF">
        <w:rPr>
          <w:b/>
          <w:bCs/>
          <w:noProof/>
        </w:rPr>
        <w:t>:</w:t>
      </w:r>
      <w:r w:rsidRPr="006737FF">
        <w:rPr>
          <w:noProof/>
        </w:rPr>
        <w:t xml:space="preserve"> A </w:t>
      </w:r>
      <w:r w:rsidR="003F2DEF" w:rsidRPr="006737FF">
        <w:rPr>
          <w:noProof/>
        </w:rPr>
        <w:t xml:space="preserve">notice </w:t>
      </w:r>
      <w:r w:rsidRPr="006737FF">
        <w:rPr>
          <w:noProof/>
        </w:rPr>
        <w:t xml:space="preserve">that approved course providers must send to students who are requesting a VET Student Loan </w:t>
      </w:r>
      <w:r w:rsidR="00AA33C6" w:rsidRPr="006737FF">
        <w:rPr>
          <w:noProof/>
        </w:rPr>
        <w:t xml:space="preserve">for each fee period, </w:t>
      </w:r>
      <w:r w:rsidRPr="006737FF">
        <w:rPr>
          <w:noProof/>
        </w:rPr>
        <w:t xml:space="preserve">at least 14 days prior to </w:t>
      </w:r>
      <w:r w:rsidR="00374AB6" w:rsidRPr="006737FF">
        <w:rPr>
          <w:noProof/>
        </w:rPr>
        <w:t xml:space="preserve">the </w:t>
      </w:r>
      <w:r w:rsidRPr="006737FF">
        <w:rPr>
          <w:rStyle w:val="StrongcolorChar"/>
          <w:b w:val="0"/>
          <w:color w:val="auto"/>
        </w:rPr>
        <w:t>census day</w:t>
      </w:r>
      <w:r w:rsidRPr="006737FF">
        <w:rPr>
          <w:noProof/>
        </w:rPr>
        <w:t>.</w:t>
      </w:r>
      <w:r w:rsidR="00AA33C6" w:rsidRPr="006737FF">
        <w:rPr>
          <w:noProof/>
        </w:rPr>
        <w:t xml:space="preserve"> Refer to section 99 of the Rules. </w:t>
      </w:r>
    </w:p>
    <w:p w14:paraId="0E188E5E" w14:textId="77777777" w:rsidR="00BB178A" w:rsidRDefault="00E23C3E" w:rsidP="00127F6D">
      <w:r w:rsidRPr="006737FF">
        <w:rPr>
          <w:b/>
          <w:bCs/>
          <w:noProof/>
        </w:rPr>
        <w:t xml:space="preserve">VET Student Loans Statement of Covered </w:t>
      </w:r>
      <w:r w:rsidRPr="00F146C0">
        <w:rPr>
          <w:b/>
          <w:bCs/>
          <w:noProof/>
        </w:rPr>
        <w:t>Fees</w:t>
      </w:r>
      <w:r>
        <w:rPr>
          <w:b/>
          <w:bCs/>
          <w:noProof/>
        </w:rPr>
        <w:t xml:space="preserve">: </w:t>
      </w:r>
      <w:r w:rsidRPr="00F146C0">
        <w:rPr>
          <w:bCs/>
          <w:noProof/>
        </w:rPr>
        <w:t xml:space="preserve">A statement issued to the </w:t>
      </w:r>
      <w:r w:rsidR="003C2A98">
        <w:rPr>
          <w:bCs/>
          <w:noProof/>
        </w:rPr>
        <w:t xml:space="preserve">student </w:t>
      </w:r>
      <w:r w:rsidR="003C2A98">
        <w:t xml:space="preserve">that </w:t>
      </w:r>
      <w:r>
        <w:t>provide</w:t>
      </w:r>
      <w:r w:rsidR="003C2A98">
        <w:t>s</w:t>
      </w:r>
      <w:r>
        <w:t xml:space="preserve"> details of the total course fee and how much will be covered by the loan amount. </w:t>
      </w:r>
    </w:p>
    <w:p w14:paraId="48502E26" w14:textId="4EB735BE" w:rsidR="00127F6D" w:rsidRDefault="00BB178A" w:rsidP="00127F6D">
      <w:r w:rsidRPr="002C0E0D">
        <w:rPr>
          <w:b/>
        </w:rPr>
        <w:t>VSL Tuition Protection Director</w:t>
      </w:r>
      <w:r w:rsidRPr="002C0E0D">
        <w:t>: the</w:t>
      </w:r>
      <w:r w:rsidR="000D302B" w:rsidRPr="002C0E0D">
        <w:t xml:space="preserve"> </w:t>
      </w:r>
      <w:r w:rsidRPr="002C0E0D">
        <w:t xml:space="preserve">office established under the </w:t>
      </w:r>
      <w:r w:rsidRPr="002C0E0D">
        <w:rPr>
          <w:i/>
        </w:rPr>
        <w:t>VET Student Loans Act 2016</w:t>
      </w:r>
      <w:r w:rsidRPr="002C0E0D">
        <w:t xml:space="preserve"> </w:t>
      </w:r>
      <w:r w:rsidR="000D302B" w:rsidRPr="002C0E0D">
        <w:t xml:space="preserve">and </w:t>
      </w:r>
      <w:r w:rsidRPr="002C0E0D">
        <w:t xml:space="preserve">which </w:t>
      </w:r>
      <w:r w:rsidR="00FF1C78">
        <w:t xml:space="preserve">has </w:t>
      </w:r>
      <w:r w:rsidRPr="002C0E0D">
        <w:t>respo</w:t>
      </w:r>
      <w:r w:rsidR="000D302B" w:rsidRPr="002C0E0D">
        <w:t xml:space="preserve">nsibility for administering the tuition protection arrangements under the </w:t>
      </w:r>
      <w:r w:rsidR="000D302B" w:rsidRPr="002C0E0D">
        <w:rPr>
          <w:i/>
        </w:rPr>
        <w:t>VET Student Loans Act 2016</w:t>
      </w:r>
      <w:r w:rsidR="000D302B" w:rsidRPr="002C0E0D">
        <w:t>.</w:t>
      </w:r>
      <w:r w:rsidR="000D302B">
        <w:t xml:space="preserve"> </w:t>
      </w:r>
      <w:r w:rsidR="00127F6D">
        <w:br w:type="page"/>
      </w:r>
    </w:p>
    <w:p w14:paraId="47074457" w14:textId="77777777" w:rsidR="00127F6D" w:rsidRPr="00B15495" w:rsidRDefault="00127F6D" w:rsidP="004339BE">
      <w:pPr>
        <w:pStyle w:val="Heading1"/>
        <w:rPr>
          <w:rFonts w:eastAsiaTheme="minorHAnsi"/>
        </w:rPr>
      </w:pPr>
      <w:bookmarkStart w:id="17" w:name="_Toc29970978"/>
      <w:r w:rsidRPr="004339BE">
        <w:rPr>
          <w:rFonts w:eastAsiaTheme="minorHAnsi"/>
        </w:rPr>
        <w:lastRenderedPageBreak/>
        <w:t>1. TRANSITIONING TO TERTIARY STUDY</w:t>
      </w:r>
      <w:bookmarkEnd w:id="17"/>
    </w:p>
    <w:p w14:paraId="7CD5A3F4" w14:textId="77777777" w:rsidR="00127F6D" w:rsidRPr="006737FF" w:rsidRDefault="00127F6D" w:rsidP="003F4385">
      <w:pPr>
        <w:rPr>
          <w:noProof/>
        </w:rPr>
      </w:pPr>
      <w:r w:rsidRPr="00B15495">
        <w:rPr>
          <w:noProof/>
        </w:rPr>
        <w:t xml:space="preserve">Before you decide where to study and apply </w:t>
      </w:r>
      <w:r w:rsidRPr="006737FF">
        <w:rPr>
          <w:noProof/>
        </w:rPr>
        <w:t xml:space="preserve">for an </w:t>
      </w:r>
      <w:r w:rsidRPr="006737FF">
        <w:rPr>
          <w:b/>
          <w:noProof/>
        </w:rPr>
        <w:t>approved course</w:t>
      </w:r>
      <w:r w:rsidRPr="006737FF">
        <w:rPr>
          <w:noProof/>
        </w:rPr>
        <w:t>, you will need to make some important decisions. This section provides information about your options, so you can make an informed decision before you enrol</w:t>
      </w:r>
      <w:r w:rsidR="009F7B53" w:rsidRPr="006737FF">
        <w:rPr>
          <w:noProof/>
        </w:rPr>
        <w:t xml:space="preserve"> in vocational education and training</w:t>
      </w:r>
      <w:r w:rsidRPr="006737FF">
        <w:rPr>
          <w:noProof/>
        </w:rPr>
        <w:t>.</w:t>
      </w:r>
    </w:p>
    <w:p w14:paraId="2AFFCC7D" w14:textId="77777777" w:rsidR="00127F6D" w:rsidRPr="006737FF" w:rsidRDefault="00127F6D" w:rsidP="003F4385">
      <w:pPr>
        <w:rPr>
          <w:noProof/>
        </w:rPr>
      </w:pPr>
      <w:r w:rsidRPr="006737FF">
        <w:rPr>
          <w:noProof/>
        </w:rPr>
        <w:t xml:space="preserve">Things to think about: </w:t>
      </w:r>
    </w:p>
    <w:p w14:paraId="3254B333" w14:textId="77777777" w:rsidR="00127F6D" w:rsidRPr="006737FF" w:rsidRDefault="00127F6D" w:rsidP="003F4385">
      <w:pPr>
        <w:pStyle w:val="ListBullet"/>
      </w:pPr>
      <w:r w:rsidRPr="006737FF">
        <w:t xml:space="preserve">how to make a smooth </w:t>
      </w:r>
      <w:hyperlink r:id="rId32" w:history="1">
        <w:r w:rsidRPr="006737FF">
          <w:t>transition to tertiary study</w:t>
        </w:r>
      </w:hyperlink>
      <w:r w:rsidRPr="006737FF">
        <w:t>,</w:t>
      </w:r>
    </w:p>
    <w:p w14:paraId="766B728E" w14:textId="77777777" w:rsidR="00127F6D" w:rsidRPr="006737FF" w:rsidRDefault="00127F6D" w:rsidP="003F4385">
      <w:pPr>
        <w:pStyle w:val="ListBullet"/>
      </w:pPr>
      <w:r w:rsidRPr="006737FF">
        <w:t xml:space="preserve">how you can be a </w:t>
      </w:r>
      <w:hyperlink r:id="rId33" w:history="1">
        <w:r w:rsidRPr="006737FF">
          <w:t>savvy student</w:t>
        </w:r>
      </w:hyperlink>
      <w:r w:rsidRPr="006737FF">
        <w:t>,</w:t>
      </w:r>
    </w:p>
    <w:p w14:paraId="1316B949" w14:textId="20321703" w:rsidR="00127F6D" w:rsidRPr="006737FF" w:rsidRDefault="00127F6D" w:rsidP="003F4385">
      <w:pPr>
        <w:pStyle w:val="ListBullet"/>
      </w:pPr>
      <w:r w:rsidRPr="006737FF">
        <w:t xml:space="preserve">which </w:t>
      </w:r>
      <w:r w:rsidR="000D23A6" w:rsidRPr="006737FF">
        <w:rPr>
          <w:b/>
        </w:rPr>
        <w:t>approved courses</w:t>
      </w:r>
      <w:r w:rsidRPr="006737FF">
        <w:rPr>
          <w:rStyle w:val="StrongcolorChar"/>
          <w:color w:val="auto"/>
        </w:rPr>
        <w:t xml:space="preserve"> </w:t>
      </w:r>
      <w:r w:rsidRPr="006737FF">
        <w:t xml:space="preserve">suit your needs, </w:t>
      </w:r>
    </w:p>
    <w:p w14:paraId="69CED732" w14:textId="77777777" w:rsidR="00127F6D" w:rsidRPr="006737FF" w:rsidRDefault="00127F6D" w:rsidP="003F4385">
      <w:pPr>
        <w:pStyle w:val="ListBullet"/>
      </w:pPr>
      <w:r w:rsidRPr="006737FF">
        <w:t xml:space="preserve">what is the cost of your course, </w:t>
      </w:r>
    </w:p>
    <w:p w14:paraId="3F22836A" w14:textId="77777777" w:rsidR="00127F6D" w:rsidRPr="006737FF" w:rsidRDefault="00127F6D" w:rsidP="003F4385">
      <w:pPr>
        <w:pStyle w:val="ListBullet"/>
      </w:pPr>
      <w:r w:rsidRPr="006737FF">
        <w:t xml:space="preserve">what </w:t>
      </w:r>
      <w:hyperlink r:id="rId34" w:history="1">
        <w:r w:rsidRPr="006737FF">
          <w:t>financial assistance</w:t>
        </w:r>
      </w:hyperlink>
      <w:r w:rsidRPr="006737FF">
        <w:t xml:space="preserve"> you may be eligible for,</w:t>
      </w:r>
    </w:p>
    <w:p w14:paraId="2A1842B7" w14:textId="77777777" w:rsidR="00127F6D" w:rsidRPr="006737FF" w:rsidRDefault="00127F6D" w:rsidP="003F4385">
      <w:pPr>
        <w:pStyle w:val="ListBullet"/>
        <w:rPr>
          <w:rStyle w:val="StrongcolorChar"/>
          <w:color w:val="auto"/>
        </w:rPr>
      </w:pPr>
      <w:r w:rsidRPr="006737FF">
        <w:t xml:space="preserve">which </w:t>
      </w:r>
      <w:r w:rsidRPr="006737FF">
        <w:rPr>
          <w:rStyle w:val="StrongcolorChar"/>
          <w:color w:val="auto"/>
        </w:rPr>
        <w:t>approved course providers</w:t>
      </w:r>
      <w:r w:rsidRPr="006737FF">
        <w:t xml:space="preserve"> offer</w:t>
      </w:r>
      <w:r w:rsidR="009F7B53" w:rsidRPr="006737FF">
        <w:t xml:space="preserve"> </w:t>
      </w:r>
      <w:r w:rsidR="009F7B53" w:rsidRPr="006737FF">
        <w:rPr>
          <w:b/>
        </w:rPr>
        <w:t>approved courses</w:t>
      </w:r>
      <w:r w:rsidR="009F7B53" w:rsidRPr="006737FF">
        <w:t xml:space="preserve"> which are eligible for</w:t>
      </w:r>
      <w:r w:rsidRPr="006737FF">
        <w:t xml:space="preserve"> </w:t>
      </w:r>
      <w:r w:rsidRPr="006737FF">
        <w:rPr>
          <w:rStyle w:val="StrongcolorChar"/>
          <w:color w:val="auto"/>
        </w:rPr>
        <w:t xml:space="preserve">VET </w:t>
      </w:r>
      <w:r w:rsidR="00B53C36" w:rsidRPr="006737FF">
        <w:rPr>
          <w:rStyle w:val="StrongcolorChar"/>
          <w:color w:val="auto"/>
        </w:rPr>
        <w:t>Student Loans</w:t>
      </w:r>
      <w:r w:rsidRPr="006737FF">
        <w:rPr>
          <w:rStyle w:val="StrongcolorChar"/>
          <w:color w:val="auto"/>
        </w:rPr>
        <w:t>,</w:t>
      </w:r>
    </w:p>
    <w:p w14:paraId="7FC42BB6" w14:textId="77777777" w:rsidR="00127F6D" w:rsidRPr="006737FF" w:rsidRDefault="005F289F" w:rsidP="003F4385">
      <w:pPr>
        <w:pStyle w:val="ListBullet"/>
      </w:pPr>
      <w:hyperlink r:id="rId35" w:history="1">
        <w:r w:rsidR="00127F6D" w:rsidRPr="006737FF">
          <w:t>what vocational education and training (VET) students can expect from registered training</w:t>
        </w:r>
      </w:hyperlink>
      <w:r w:rsidR="00127F6D" w:rsidRPr="006737FF">
        <w:t xml:space="preserve"> organisations, and</w:t>
      </w:r>
    </w:p>
    <w:p w14:paraId="23CDDF07" w14:textId="77777777" w:rsidR="00127F6D" w:rsidRPr="006737FF" w:rsidRDefault="00127F6D" w:rsidP="003F4385">
      <w:pPr>
        <w:pStyle w:val="ListBullet"/>
      </w:pPr>
      <w:r w:rsidRPr="006737FF">
        <w:t>what your career</w:t>
      </w:r>
      <w:r w:rsidR="00355E85" w:rsidRPr="006737FF">
        <w:t xml:space="preserve"> options are</w:t>
      </w:r>
      <w:r w:rsidR="00366011" w:rsidRPr="006737FF">
        <w:t xml:space="preserve"> by using the following websites:</w:t>
      </w:r>
      <w:r w:rsidR="00355E85" w:rsidRPr="006737FF">
        <w:t xml:space="preserve"> </w:t>
      </w:r>
    </w:p>
    <w:p w14:paraId="2BF1D767" w14:textId="172B6AE3" w:rsidR="00127F6D" w:rsidRPr="006737FF" w:rsidRDefault="00127F6D" w:rsidP="003F4385">
      <w:r w:rsidRPr="006737FF">
        <w:t xml:space="preserve">Visit </w:t>
      </w:r>
      <w:hyperlink r:id="rId36" w:history="1">
        <w:r w:rsidR="002C01C9" w:rsidRPr="00391769">
          <w:rPr>
            <w:rStyle w:val="HyperlinktextChar"/>
          </w:rPr>
          <w:t>My Skills</w:t>
        </w:r>
      </w:hyperlink>
      <w:r w:rsidR="002C01C9" w:rsidRPr="006737FF">
        <w:t xml:space="preserve"> </w:t>
      </w:r>
      <w:r w:rsidRPr="006737FF">
        <w:t xml:space="preserve">for useful information about career pathways, employment outcomes and salary expectations. </w:t>
      </w:r>
      <w:r w:rsidRPr="00391769">
        <w:rPr>
          <w:rStyle w:val="HyperlinktextChar"/>
        </w:rPr>
        <w:t>My</w:t>
      </w:r>
      <w:r w:rsidR="009F7B53" w:rsidRPr="00391769">
        <w:rPr>
          <w:rStyle w:val="HyperlinktextChar"/>
        </w:rPr>
        <w:t xml:space="preserve"> S</w:t>
      </w:r>
      <w:r w:rsidRPr="00391769">
        <w:rPr>
          <w:rStyle w:val="HyperlinktextChar"/>
        </w:rPr>
        <w:t>kills</w:t>
      </w:r>
      <w:r w:rsidRPr="006737FF">
        <w:t xml:space="preserve"> shows you the average price for each </w:t>
      </w:r>
      <w:r w:rsidR="001435BB" w:rsidRPr="006737FF">
        <w:rPr>
          <w:b/>
        </w:rPr>
        <w:t>approved</w:t>
      </w:r>
      <w:r w:rsidRPr="006737FF">
        <w:rPr>
          <w:b/>
        </w:rPr>
        <w:t xml:space="preserve"> course</w:t>
      </w:r>
      <w:r w:rsidRPr="006737FF">
        <w:t xml:space="preserve"> you are interested in and can help you find the training and training provider that best matches your needs and expectations.</w:t>
      </w:r>
      <w:r w:rsidR="00B8276E" w:rsidRPr="006737FF">
        <w:t xml:space="preserve"> You can also use </w:t>
      </w:r>
      <w:r w:rsidR="00B8276E" w:rsidRPr="00391769">
        <w:rPr>
          <w:rStyle w:val="HyperlinktextChar"/>
        </w:rPr>
        <w:t>My Skills</w:t>
      </w:r>
      <w:r w:rsidR="00B8276E" w:rsidRPr="006737FF">
        <w:t xml:space="preserve"> to search </w:t>
      </w:r>
      <w:r w:rsidR="00334209" w:rsidRPr="006737FF">
        <w:t xml:space="preserve">for </w:t>
      </w:r>
      <w:r w:rsidR="00B8276E" w:rsidRPr="006737FF">
        <w:t>VET Student Loans</w:t>
      </w:r>
      <w:r w:rsidR="00B8276E" w:rsidRPr="006737FF">
        <w:rPr>
          <w:b/>
        </w:rPr>
        <w:t xml:space="preserve"> approved courses</w:t>
      </w:r>
      <w:r w:rsidR="00B8276E" w:rsidRPr="006737FF">
        <w:t xml:space="preserve"> and</w:t>
      </w:r>
      <w:r w:rsidR="00BA16D7" w:rsidRPr="006737FF">
        <w:t xml:space="preserve"> </w:t>
      </w:r>
      <w:r w:rsidR="00BA16D7" w:rsidRPr="006737FF">
        <w:rPr>
          <w:b/>
        </w:rPr>
        <w:t>approved course</w:t>
      </w:r>
      <w:r w:rsidR="00B8276E" w:rsidRPr="006737FF">
        <w:rPr>
          <w:b/>
        </w:rPr>
        <w:t xml:space="preserve"> providers</w:t>
      </w:r>
      <w:r w:rsidR="003F2DEF" w:rsidRPr="006737FF">
        <w:t>, and view the maximum loan cap for VET Student Loans for your chosen course</w:t>
      </w:r>
      <w:r w:rsidR="00B8276E" w:rsidRPr="006737FF">
        <w:t>.</w:t>
      </w:r>
    </w:p>
    <w:p w14:paraId="77E1454F" w14:textId="7E3DBB75" w:rsidR="00355E85" w:rsidRPr="006737FF" w:rsidRDefault="00355E85" w:rsidP="003F4385">
      <w:r w:rsidRPr="006737FF">
        <w:t xml:space="preserve">Visit </w:t>
      </w:r>
      <w:hyperlink r:id="rId37" w:history="1">
        <w:r w:rsidR="002C01C9" w:rsidRPr="00391769">
          <w:rPr>
            <w:rStyle w:val="HyperlinktextChar"/>
          </w:rPr>
          <w:t>Job Outlook</w:t>
        </w:r>
      </w:hyperlink>
      <w:r w:rsidR="002C01C9" w:rsidRPr="006737FF">
        <w:t xml:space="preserve"> </w:t>
      </w:r>
      <w:r w:rsidR="00366011" w:rsidRPr="006737FF">
        <w:t xml:space="preserve">to access a Career Quiz to help you identify what types of work you most like doing. Alternatively, you can download a free app from </w:t>
      </w:r>
      <w:r w:rsidR="00366011" w:rsidRPr="006737FF">
        <w:rPr>
          <w:lang w:val="en"/>
        </w:rPr>
        <w:t xml:space="preserve">the </w:t>
      </w:r>
      <w:hyperlink r:id="rId38" w:tgtFrame="_blank" w:history="1">
        <w:r w:rsidR="00366011" w:rsidRPr="006737FF">
          <w:rPr>
            <w:rStyle w:val="Hyperlink"/>
            <w:b w:val="0"/>
            <w:u w:val="single"/>
            <w:lang w:val="en"/>
          </w:rPr>
          <w:t>iTunes app store</w:t>
        </w:r>
        <w:r w:rsidR="00366011" w:rsidRPr="006737FF">
          <w:rPr>
            <w:rStyle w:val="Hyperlink"/>
            <w:lang w:val="en"/>
          </w:rPr>
          <w:t xml:space="preserve"> </w:t>
        </w:r>
      </w:hyperlink>
      <w:r w:rsidR="00366011" w:rsidRPr="006737FF">
        <w:rPr>
          <w:lang w:val="en"/>
        </w:rPr>
        <w:t xml:space="preserve">and </w:t>
      </w:r>
      <w:hyperlink r:id="rId39" w:tgtFrame="_blank" w:history="1">
        <w:r w:rsidR="00366011" w:rsidRPr="006737FF">
          <w:rPr>
            <w:rStyle w:val="Hyperlink"/>
            <w:b w:val="0"/>
            <w:u w:val="single"/>
            <w:lang w:val="en"/>
          </w:rPr>
          <w:t>Google Play</w:t>
        </w:r>
      </w:hyperlink>
      <w:r w:rsidR="00366011" w:rsidRPr="006737FF">
        <w:rPr>
          <w:lang w:val="en"/>
        </w:rPr>
        <w:t xml:space="preserve"> by searching for ‘Career Quiz Australia’.</w:t>
      </w:r>
    </w:p>
    <w:p w14:paraId="182CDF10" w14:textId="2CF83C1F" w:rsidR="00127F6D" w:rsidRPr="006737FF" w:rsidRDefault="00127F6D" w:rsidP="003F4385">
      <w:pPr>
        <w:rPr>
          <w:rFonts w:ascii="Calibri" w:hAnsi="Calibri" w:cs="Calibri"/>
        </w:rPr>
      </w:pPr>
      <w:r w:rsidRPr="006737FF">
        <w:t xml:space="preserve">Visit </w:t>
      </w:r>
      <w:hyperlink r:id="rId40" w:history="1">
        <w:r w:rsidR="00A25227" w:rsidRPr="006737FF">
          <w:rPr>
            <w:rStyle w:val="Hyperlink"/>
            <w:b w:val="0"/>
            <w:u w:val="single"/>
          </w:rPr>
          <w:t>VET Student Loans</w:t>
        </w:r>
      </w:hyperlink>
      <w:r w:rsidR="00A25227" w:rsidRPr="006737FF">
        <w:t xml:space="preserve"> </w:t>
      </w:r>
      <w:r w:rsidRPr="006737FF">
        <w:t xml:space="preserve">for the loan caps that apply to all </w:t>
      </w:r>
      <w:r w:rsidRPr="006737FF">
        <w:rPr>
          <w:b/>
        </w:rPr>
        <w:t>approved courses</w:t>
      </w:r>
      <w:r w:rsidRPr="006737FF">
        <w:t>. Other than for specified exceptions</w:t>
      </w:r>
      <w:r w:rsidR="007158A3" w:rsidRPr="006737FF">
        <w:t xml:space="preserve"> for certain aviation courses</w:t>
      </w:r>
      <w:r w:rsidRPr="006737FF">
        <w:t>, there are three loan cap bands of $</w:t>
      </w:r>
      <w:r w:rsidR="00BD3E01">
        <w:t>5,264</w:t>
      </w:r>
      <w:r w:rsidRPr="006737FF">
        <w:t>, $</w:t>
      </w:r>
      <w:r w:rsidR="00BD3E01">
        <w:t>10,528</w:t>
      </w:r>
      <w:r w:rsidRPr="006737FF">
        <w:t xml:space="preserve"> and $</w:t>
      </w:r>
      <w:r w:rsidR="00BD3E01">
        <w:t>15,793</w:t>
      </w:r>
      <w:r w:rsidR="005D63D6" w:rsidRPr="006737FF">
        <w:t xml:space="preserve"> (</w:t>
      </w:r>
      <w:r w:rsidR="00BD3E01">
        <w:t>2020</w:t>
      </w:r>
      <w:r w:rsidR="00BD3E01" w:rsidRPr="006737FF">
        <w:t xml:space="preserve"> </w:t>
      </w:r>
      <w:r w:rsidR="005D63D6" w:rsidRPr="006737FF">
        <w:t>caps)</w:t>
      </w:r>
      <w:r w:rsidRPr="006737FF">
        <w:t>, which apply irrespective of whether the course is being delivered face-to-face, online, or via mixed delivery modes. A full list of eligible courses and their associated loan cap can be found at</w:t>
      </w:r>
      <w:r w:rsidR="00A25227" w:rsidRPr="006737FF">
        <w:t xml:space="preserve"> </w:t>
      </w:r>
      <w:hyperlink r:id="rId41" w:history="1">
        <w:r w:rsidR="00A25227" w:rsidRPr="003E2C1D">
          <w:rPr>
            <w:rStyle w:val="Hyperlink"/>
            <w:b w:val="0"/>
            <w:bCs/>
            <w:u w:val="single"/>
          </w:rPr>
          <w:t>VET Student Loans (Courses and Loan Caps) Determination 2016</w:t>
        </w:r>
      </w:hyperlink>
      <w:r w:rsidR="007158A3" w:rsidRPr="006737FF">
        <w:rPr>
          <w:rStyle w:val="Hyperlink"/>
          <w:rFonts w:cs="Calibri"/>
          <w:b w:val="0"/>
        </w:rPr>
        <w:t xml:space="preserve">, or you can search </w:t>
      </w:r>
      <w:hyperlink r:id="rId42" w:history="1">
        <w:r w:rsidR="00A25227" w:rsidRPr="006737FF">
          <w:rPr>
            <w:rStyle w:val="Hyperlink"/>
            <w:b w:val="0"/>
            <w:u w:val="single"/>
          </w:rPr>
          <w:t>My Skills</w:t>
        </w:r>
      </w:hyperlink>
      <w:r w:rsidR="00A25227" w:rsidRPr="006737FF">
        <w:t>.</w:t>
      </w:r>
      <w:r w:rsidR="00A25227" w:rsidRPr="006737FF">
        <w:rPr>
          <w:rStyle w:val="Hyperlink"/>
          <w:rFonts w:cs="Calibri"/>
          <w:b w:val="0"/>
        </w:rPr>
        <w:t xml:space="preserve"> </w:t>
      </w:r>
      <w:r w:rsidR="005D63D6" w:rsidRPr="006737FF">
        <w:rPr>
          <w:rStyle w:val="Hyperlink"/>
          <w:rFonts w:cs="Calibri"/>
          <w:b w:val="0"/>
        </w:rPr>
        <w:t xml:space="preserve">The loan caps are indexed each year – the indexed amounts each year are available at </w:t>
      </w:r>
      <w:hyperlink r:id="rId43" w:history="1">
        <w:r w:rsidR="00A25227" w:rsidRPr="006737FF">
          <w:rPr>
            <w:rStyle w:val="Hyperlink"/>
            <w:b w:val="0"/>
            <w:u w:val="single"/>
          </w:rPr>
          <w:t>VET Student Loans</w:t>
        </w:r>
      </w:hyperlink>
      <w:r w:rsidR="007E4767" w:rsidRPr="006737FF">
        <w:t>.</w:t>
      </w:r>
      <w:r w:rsidR="00A25227" w:rsidRPr="006737FF">
        <w:t xml:space="preserve"> </w:t>
      </w:r>
    </w:p>
    <w:p w14:paraId="1884814C" w14:textId="77777777" w:rsidR="00674C27" w:rsidRDefault="00674C27">
      <w:pPr>
        <w:rPr>
          <w:rStyle w:val="Strong"/>
        </w:rPr>
      </w:pPr>
      <w:r>
        <w:rPr>
          <w:rStyle w:val="Strong"/>
        </w:rPr>
        <w:br w:type="page"/>
      </w:r>
    </w:p>
    <w:p w14:paraId="0C7629EE" w14:textId="7ABBFA76" w:rsidR="00127F6D" w:rsidRPr="00B15495" w:rsidRDefault="00127F6D" w:rsidP="003F4385">
      <w:pPr>
        <w:rPr>
          <w:rStyle w:val="Strong"/>
        </w:rPr>
      </w:pPr>
      <w:r w:rsidRPr="00B15495">
        <w:rPr>
          <w:rStyle w:val="Strong"/>
        </w:rPr>
        <w:lastRenderedPageBreak/>
        <w:t xml:space="preserve">Top tips for transitioning to tertiary study and </w:t>
      </w:r>
      <w:r w:rsidR="009F7B53">
        <w:rPr>
          <w:rStyle w:val="Strong"/>
        </w:rPr>
        <w:t xml:space="preserve">the </w:t>
      </w:r>
      <w:r>
        <w:rPr>
          <w:rStyle w:val="Strong"/>
        </w:rPr>
        <w:t>VET Student Loans</w:t>
      </w:r>
      <w:r w:rsidR="009F7B53">
        <w:rPr>
          <w:rStyle w:val="Strong"/>
        </w:rPr>
        <w:t xml:space="preserve"> program</w:t>
      </w:r>
    </w:p>
    <w:p w14:paraId="2C333D05" w14:textId="77777777" w:rsidR="00127F6D" w:rsidRPr="001E6834" w:rsidRDefault="00127F6D" w:rsidP="00127F6D">
      <w:pPr>
        <w:pStyle w:val="Heading2"/>
      </w:pPr>
      <w:bookmarkStart w:id="18" w:name="_Toc29970979"/>
      <w:r w:rsidRPr="001E6834">
        <w:t>1.1 Get a TFN early!</w:t>
      </w:r>
      <w:bookmarkEnd w:id="18"/>
    </w:p>
    <w:p w14:paraId="44B8AD13" w14:textId="77777777" w:rsidR="00127F6D" w:rsidRPr="006737FF" w:rsidRDefault="00127F6D" w:rsidP="009E592B">
      <w:pPr>
        <w:pStyle w:val="ListParagraph"/>
        <w:widowControl w:val="0"/>
        <w:numPr>
          <w:ilvl w:val="0"/>
          <w:numId w:val="6"/>
        </w:numPr>
        <w:ind w:left="567" w:hanging="425"/>
      </w:pPr>
      <w:r w:rsidRPr="00A35DC0">
        <w:t xml:space="preserve">If you want </w:t>
      </w:r>
      <w:r w:rsidRPr="006737FF">
        <w:t xml:space="preserve">to use a </w:t>
      </w:r>
      <w:r w:rsidRPr="006737FF">
        <w:rPr>
          <w:rStyle w:val="StrongcolorChar"/>
          <w:color w:val="auto"/>
        </w:rPr>
        <w:t>VET Student Loan</w:t>
      </w:r>
      <w:r w:rsidRPr="006737FF">
        <w:t xml:space="preserve"> to pay for your study, you must submit your </w:t>
      </w:r>
      <w:r w:rsidRPr="006737FF">
        <w:rPr>
          <w:rStyle w:val="StrongcolorChar"/>
          <w:color w:val="auto"/>
        </w:rPr>
        <w:t>TFN</w:t>
      </w:r>
      <w:r w:rsidRPr="006737FF">
        <w:t xml:space="preserve"> by the </w:t>
      </w:r>
      <w:r w:rsidRPr="006737FF">
        <w:rPr>
          <w:rStyle w:val="StrongcolorChar"/>
          <w:color w:val="auto"/>
        </w:rPr>
        <w:t>census day</w:t>
      </w:r>
      <w:r w:rsidRPr="006737FF">
        <w:t>; otherwise, you will not be able to use the loan for that study period.</w:t>
      </w:r>
    </w:p>
    <w:p w14:paraId="7BD49DF2" w14:textId="77777777" w:rsidR="00127F6D" w:rsidRPr="006737FF" w:rsidRDefault="00127F6D" w:rsidP="009E592B">
      <w:pPr>
        <w:pStyle w:val="ListParagraph"/>
        <w:widowControl w:val="0"/>
        <w:numPr>
          <w:ilvl w:val="0"/>
          <w:numId w:val="6"/>
        </w:numPr>
        <w:ind w:left="567" w:hanging="425"/>
      </w:pPr>
      <w:r w:rsidRPr="006737FF">
        <w:t xml:space="preserve">If you do not have a </w:t>
      </w:r>
      <w:r w:rsidRPr="008049BC">
        <w:rPr>
          <w:rStyle w:val="StrongcolorChar"/>
          <w:color w:val="auto"/>
        </w:rPr>
        <w:t>TFN</w:t>
      </w:r>
      <w:r w:rsidRPr="006737FF">
        <w:t xml:space="preserve">, you must apply for one at the </w:t>
      </w:r>
      <w:r w:rsidRPr="006737FF">
        <w:rPr>
          <w:rStyle w:val="StrongcolorChar"/>
          <w:color w:val="auto"/>
        </w:rPr>
        <w:t>ATO</w:t>
      </w:r>
      <w:r w:rsidRPr="006737FF">
        <w:t xml:space="preserve"> website. See section 3.1 for more information.</w:t>
      </w:r>
    </w:p>
    <w:p w14:paraId="26BC4A45" w14:textId="3478D04A" w:rsidR="00127F6D" w:rsidRPr="006737FF" w:rsidRDefault="00127F6D" w:rsidP="009E592B">
      <w:pPr>
        <w:pStyle w:val="ListParagraph"/>
        <w:widowControl w:val="0"/>
        <w:numPr>
          <w:ilvl w:val="0"/>
          <w:numId w:val="6"/>
        </w:numPr>
        <w:ind w:left="567" w:hanging="425"/>
      </w:pPr>
      <w:r w:rsidRPr="006737FF">
        <w:t xml:space="preserve">Keep your </w:t>
      </w:r>
      <w:r w:rsidRPr="006737FF">
        <w:rPr>
          <w:b/>
        </w:rPr>
        <w:t>TFN</w:t>
      </w:r>
      <w:r w:rsidRPr="006737FF">
        <w:t xml:space="preserve"> secure and treat it like your bank PIN. </w:t>
      </w:r>
    </w:p>
    <w:p w14:paraId="207A0E90" w14:textId="26CB5835" w:rsidR="00A35DC0" w:rsidRDefault="004F2100">
      <w:pPr>
        <w:rPr>
          <w:rFonts w:ascii="Calibri" w:eastAsiaTheme="majorEastAsia" w:hAnsi="Calibri" w:cstheme="majorBidi"/>
          <w:b/>
          <w:bCs/>
          <w:color w:val="292065"/>
          <w:sz w:val="28"/>
          <w:szCs w:val="26"/>
        </w:rPr>
      </w:pPr>
      <w:r>
        <w:rPr>
          <w:rStyle w:val="Strong"/>
        </w:rPr>
        <w:t xml:space="preserve">VETSL and </w:t>
      </w:r>
      <w:r w:rsidR="00127F6D" w:rsidRPr="00A35DC0">
        <w:rPr>
          <w:rStyle w:val="Strong"/>
        </w:rPr>
        <w:t>HELP debts are recorded against your TFN so be really careful who you give this information to.</w:t>
      </w:r>
    </w:p>
    <w:p w14:paraId="058D6775" w14:textId="77777777" w:rsidR="00127F6D" w:rsidRPr="003F4385" w:rsidRDefault="00127F6D" w:rsidP="00127F6D">
      <w:pPr>
        <w:pStyle w:val="Heading2"/>
      </w:pPr>
      <w:bookmarkStart w:id="19" w:name="_Toc29970980"/>
      <w:r w:rsidRPr="00E83587">
        <w:t>1</w:t>
      </w:r>
      <w:r w:rsidRPr="001E6834">
        <w:t>.2 Be aware of your obligations!</w:t>
      </w:r>
      <w:bookmarkEnd w:id="19"/>
    </w:p>
    <w:p w14:paraId="1CC6AF60" w14:textId="4013EDF5" w:rsidR="005A1B56" w:rsidRPr="006737FF" w:rsidRDefault="00127F6D" w:rsidP="009E592B">
      <w:pPr>
        <w:pStyle w:val="ListParagraph"/>
        <w:widowControl w:val="0"/>
        <w:numPr>
          <w:ilvl w:val="0"/>
          <w:numId w:val="6"/>
        </w:numPr>
        <w:ind w:left="567" w:hanging="425"/>
      </w:pPr>
      <w:r w:rsidRPr="00A35DC0">
        <w:t xml:space="preserve">At the time of enrolment, you will need to </w:t>
      </w:r>
      <w:r w:rsidRPr="006737FF">
        <w:t xml:space="preserve">give your own personal email (or mailing address) to your provider. This is so your provider is able to issue you with your </w:t>
      </w:r>
      <w:r w:rsidRPr="008049BC">
        <w:rPr>
          <w:rStyle w:val="StrongcolorChar"/>
          <w:color w:val="auto"/>
        </w:rPr>
        <w:t>VET Student Loans fee notice</w:t>
      </w:r>
      <w:r w:rsidRPr="006737FF">
        <w:t xml:space="preserve">, which is an important document that will include all the information about your VET Student Loan.  </w:t>
      </w:r>
    </w:p>
    <w:p w14:paraId="0D42AE60" w14:textId="5C6A71C5" w:rsidR="00127F6D" w:rsidRPr="006737FF" w:rsidRDefault="005A1B56" w:rsidP="009E592B">
      <w:pPr>
        <w:pStyle w:val="ListParagraph"/>
        <w:widowControl w:val="0"/>
        <w:numPr>
          <w:ilvl w:val="0"/>
          <w:numId w:val="6"/>
        </w:numPr>
        <w:ind w:left="567" w:hanging="425"/>
      </w:pPr>
      <w:r w:rsidRPr="006737FF">
        <w:t xml:space="preserve">Your request for a VET Student Loan will also be emailed to you via this email address. When you receive an invitation email about your VET Student Loan request via the </w:t>
      </w:r>
      <w:r w:rsidRPr="008049BC">
        <w:rPr>
          <w:rStyle w:val="StrongcolorChar"/>
          <w:color w:val="auto"/>
        </w:rPr>
        <w:t>electronic Commonwealth Assistance Form (eCAF)</w:t>
      </w:r>
      <w:r w:rsidRPr="006737FF">
        <w:t xml:space="preserve">, please check that all the details entered by your provider </w:t>
      </w:r>
      <w:r w:rsidR="005D63D6" w:rsidRPr="006737FF">
        <w:t>are</w:t>
      </w:r>
      <w:r w:rsidRPr="006737FF">
        <w:t xml:space="preserve"> correct. If any details need to be updated, contact your provider to amend the details before submitting the loan request. </w:t>
      </w:r>
      <w:r w:rsidR="00127F6D" w:rsidRPr="006737FF">
        <w:t>It is your responsibility to check your email on a regular basis.</w:t>
      </w:r>
    </w:p>
    <w:p w14:paraId="52284AB4" w14:textId="550DB7A5" w:rsidR="00127F6D" w:rsidRPr="006737FF" w:rsidRDefault="00127F6D" w:rsidP="008049BC">
      <w:pPr>
        <w:pStyle w:val="Strongcolor"/>
        <w:rPr>
          <w:color w:val="auto"/>
        </w:rPr>
      </w:pPr>
      <w:r w:rsidRPr="006737FF">
        <w:rPr>
          <w:color w:val="auto"/>
        </w:rPr>
        <w:t xml:space="preserve">You will need to be aware of your </w:t>
      </w:r>
      <w:r w:rsidRPr="008049BC">
        <w:rPr>
          <w:rStyle w:val="StrongcolorChar"/>
          <w:b/>
          <w:color w:val="auto"/>
        </w:rPr>
        <w:t>census day</w:t>
      </w:r>
      <w:r w:rsidRPr="006737FF">
        <w:rPr>
          <w:color w:val="auto"/>
        </w:rPr>
        <w:t>(s) as this date is critical to getting a loan or withdrawing your enrolment. See section 3.</w:t>
      </w:r>
      <w:r w:rsidR="00640468" w:rsidRPr="006737FF">
        <w:rPr>
          <w:color w:val="auto"/>
        </w:rPr>
        <w:t xml:space="preserve">4 </w:t>
      </w:r>
      <w:r w:rsidRPr="006737FF">
        <w:rPr>
          <w:color w:val="auto"/>
        </w:rPr>
        <w:t xml:space="preserve">for more information. Find out your provider’s withdrawal procedure. You must withdraw </w:t>
      </w:r>
      <w:r w:rsidR="005D63D6" w:rsidRPr="006737FF">
        <w:rPr>
          <w:color w:val="auto"/>
        </w:rPr>
        <w:t xml:space="preserve">in writing </w:t>
      </w:r>
      <w:r w:rsidRPr="006737FF">
        <w:rPr>
          <w:color w:val="auto"/>
        </w:rPr>
        <w:t xml:space="preserve">from a course or a particular part of a course before the </w:t>
      </w:r>
      <w:r w:rsidRPr="006737FF">
        <w:rPr>
          <w:rStyle w:val="StrongcolorChar"/>
          <w:color w:val="auto"/>
        </w:rPr>
        <w:t>census day</w:t>
      </w:r>
      <w:r w:rsidRPr="006737FF">
        <w:rPr>
          <w:color w:val="auto"/>
        </w:rPr>
        <w:t xml:space="preserve"> to avoid incurring a debt</w:t>
      </w:r>
      <w:r w:rsidR="009F7B53" w:rsidRPr="006737FF">
        <w:rPr>
          <w:color w:val="auto"/>
        </w:rPr>
        <w:t xml:space="preserve"> for that course (or part of the course)</w:t>
      </w:r>
      <w:r w:rsidRPr="006737FF">
        <w:rPr>
          <w:color w:val="auto"/>
        </w:rPr>
        <w:t>.</w:t>
      </w:r>
    </w:p>
    <w:p w14:paraId="6EC6AD36" w14:textId="6B3F1483" w:rsidR="00127F6D" w:rsidRPr="006737FF" w:rsidRDefault="005D63D6" w:rsidP="009E592B">
      <w:pPr>
        <w:pStyle w:val="ListParagraph"/>
        <w:widowControl w:val="0"/>
        <w:numPr>
          <w:ilvl w:val="0"/>
          <w:numId w:val="6"/>
        </w:numPr>
        <w:ind w:left="567" w:hanging="425"/>
      </w:pPr>
      <w:r w:rsidRPr="006737FF">
        <w:t>A</w:t>
      </w:r>
      <w:r w:rsidR="00127F6D" w:rsidRPr="006737FF">
        <w:t xml:space="preserve"> student engagement and progression requirement applies to </w:t>
      </w:r>
      <w:r w:rsidR="00391769">
        <w:t>your continued access to a VET S</w:t>
      </w:r>
      <w:r w:rsidR="00127F6D" w:rsidRPr="006737FF">
        <w:t xml:space="preserve">tudent </w:t>
      </w:r>
      <w:r w:rsidR="00391769">
        <w:t>L</w:t>
      </w:r>
      <w:r w:rsidR="00127F6D" w:rsidRPr="006737FF">
        <w:t xml:space="preserve">oan. </w:t>
      </w:r>
      <w:r w:rsidR="00C52F11" w:rsidRPr="006737FF">
        <w:t>When requested, y</w:t>
      </w:r>
      <w:r w:rsidR="00127F6D" w:rsidRPr="006737FF">
        <w:t xml:space="preserve">ou will need to log in periodically to </w:t>
      </w:r>
      <w:r w:rsidR="00C52F11" w:rsidRPr="006737FF">
        <w:t>the Department of Education and Training’s</w:t>
      </w:r>
      <w:r w:rsidR="00C52F11" w:rsidRPr="006737FF">
        <w:rPr>
          <w:b/>
        </w:rPr>
        <w:t xml:space="preserve"> </w:t>
      </w:r>
      <w:r w:rsidR="00C52F11" w:rsidRPr="008049BC">
        <w:rPr>
          <w:rStyle w:val="StrongcolorChar"/>
          <w:color w:val="auto"/>
        </w:rPr>
        <w:t xml:space="preserve">eCAF </w:t>
      </w:r>
      <w:r w:rsidR="002E594A" w:rsidRPr="006737FF">
        <w:t xml:space="preserve">and complete </w:t>
      </w:r>
      <w:r w:rsidRPr="006737FF">
        <w:t xml:space="preserve">the form. The </w:t>
      </w:r>
      <w:r w:rsidR="00744227">
        <w:t>P</w:t>
      </w:r>
      <w:r w:rsidRPr="005E63F7">
        <w:rPr>
          <w:b/>
        </w:rPr>
        <w:t xml:space="preserve">rogression </w:t>
      </w:r>
      <w:r w:rsidR="00744227">
        <w:rPr>
          <w:b/>
        </w:rPr>
        <w:t>F</w:t>
      </w:r>
      <w:r w:rsidRPr="00744227">
        <w:rPr>
          <w:b/>
        </w:rPr>
        <w:t>orm</w:t>
      </w:r>
      <w:r w:rsidRPr="006737FF">
        <w:t xml:space="preserve"> is simple, quick and easy to complete. You need to complete brief questions and a short </w:t>
      </w:r>
      <w:r w:rsidR="002E594A" w:rsidRPr="006737FF">
        <w:t xml:space="preserve">survey </w:t>
      </w:r>
      <w:r w:rsidR="00C52F11" w:rsidRPr="006737FF">
        <w:t xml:space="preserve">to </w:t>
      </w:r>
      <w:r w:rsidR="00127F6D" w:rsidRPr="006737FF">
        <w:t>confirm your active and legitimate enrolment in the course</w:t>
      </w:r>
      <w:r w:rsidR="008F0412" w:rsidRPr="006737FF">
        <w:t>.</w:t>
      </w:r>
      <w:r w:rsidR="00127F6D" w:rsidRPr="006737FF">
        <w:t xml:space="preserve"> </w:t>
      </w:r>
      <w:r w:rsidR="002E594A" w:rsidRPr="006737FF">
        <w:t xml:space="preserve">If you do not complete your progression </w:t>
      </w:r>
      <w:r w:rsidRPr="006737FF">
        <w:t>form</w:t>
      </w:r>
      <w:r w:rsidR="002E594A" w:rsidRPr="006737FF">
        <w:t xml:space="preserve">, </w:t>
      </w:r>
      <w:r w:rsidR="00127F6D" w:rsidRPr="006737FF">
        <w:t xml:space="preserve">you </w:t>
      </w:r>
      <w:r w:rsidR="003C408D" w:rsidRPr="006737FF">
        <w:t xml:space="preserve">may </w:t>
      </w:r>
      <w:r w:rsidR="00127F6D" w:rsidRPr="006737FF">
        <w:t xml:space="preserve">not be able to </w:t>
      </w:r>
      <w:r w:rsidR="009F7B53" w:rsidRPr="006737FF">
        <w:t xml:space="preserve">continue to </w:t>
      </w:r>
      <w:r w:rsidR="00181112" w:rsidRPr="006737FF">
        <w:t>access VET</w:t>
      </w:r>
      <w:r w:rsidR="009F7B53" w:rsidRPr="006737FF">
        <w:rPr>
          <w:b/>
        </w:rPr>
        <w:t xml:space="preserve"> </w:t>
      </w:r>
      <w:r w:rsidR="009F7B53" w:rsidRPr="008049BC">
        <w:t>Student</w:t>
      </w:r>
      <w:r w:rsidR="00127F6D" w:rsidRPr="008049BC">
        <w:t xml:space="preserve"> </w:t>
      </w:r>
      <w:r w:rsidR="009F7B53" w:rsidRPr="008049BC">
        <w:t>L</w:t>
      </w:r>
      <w:r w:rsidR="00127F6D" w:rsidRPr="008049BC">
        <w:t>oan</w:t>
      </w:r>
      <w:r w:rsidR="00C52F11" w:rsidRPr="008049BC">
        <w:t>s</w:t>
      </w:r>
      <w:r w:rsidR="00127F6D" w:rsidRPr="006737FF">
        <w:t>.</w:t>
      </w:r>
      <w:r w:rsidR="00C52F11" w:rsidRPr="006737FF">
        <w:t xml:space="preserve"> </w:t>
      </w:r>
    </w:p>
    <w:p w14:paraId="56EFD7F1" w14:textId="0020B975" w:rsidR="00F3581C" w:rsidRPr="006737FF" w:rsidRDefault="00127F6D" w:rsidP="009E592B">
      <w:pPr>
        <w:pStyle w:val="ListParagraph"/>
        <w:widowControl w:val="0"/>
        <w:numPr>
          <w:ilvl w:val="0"/>
          <w:numId w:val="6"/>
        </w:numPr>
        <w:ind w:left="567" w:hanging="425"/>
      </w:pPr>
      <w:r w:rsidRPr="006737FF">
        <w:t xml:space="preserve">Find out your provider’s policies regarding the conditions of your study. If you are not progressing satisfactorily in your course, your enrolment may be cancelled even if you have already incurred a </w:t>
      </w:r>
      <w:r w:rsidR="00391769" w:rsidRPr="00391769">
        <w:rPr>
          <w:b/>
        </w:rPr>
        <w:t>VETSL</w:t>
      </w:r>
      <w:r w:rsidRPr="00391769">
        <w:rPr>
          <w:b/>
        </w:rPr>
        <w:t xml:space="preserve"> debt</w:t>
      </w:r>
      <w:r w:rsidRPr="006737FF">
        <w:t xml:space="preserve"> or made a payment for that study.</w:t>
      </w:r>
      <w:r w:rsidR="00F3581C" w:rsidRPr="006737FF">
        <w:t xml:space="preserve"> </w:t>
      </w:r>
    </w:p>
    <w:p w14:paraId="4A3C24F9" w14:textId="7B34791B" w:rsidR="00127F6D" w:rsidRPr="006737FF" w:rsidRDefault="00C52F11" w:rsidP="009E592B">
      <w:pPr>
        <w:pStyle w:val="ListParagraph"/>
        <w:widowControl w:val="0"/>
        <w:numPr>
          <w:ilvl w:val="0"/>
          <w:numId w:val="6"/>
        </w:numPr>
        <w:ind w:left="567" w:hanging="425"/>
      </w:pPr>
      <w:r w:rsidRPr="006737FF">
        <w:t>Y</w:t>
      </w:r>
      <w:r w:rsidR="00F3581C" w:rsidRPr="006737FF">
        <w:t xml:space="preserve">ou should be aware of complaints handling and withdrawal policies as these are avenues to have your debt cancelled </w:t>
      </w:r>
      <w:r w:rsidR="009F7B53" w:rsidRPr="006737FF">
        <w:t xml:space="preserve">if your </w:t>
      </w:r>
      <w:r w:rsidR="00F3581C" w:rsidRPr="006737FF">
        <w:t xml:space="preserve">provider </w:t>
      </w:r>
      <w:r w:rsidR="009F7B53" w:rsidRPr="006737FF">
        <w:t>is</w:t>
      </w:r>
      <w:r w:rsidR="00F3581C" w:rsidRPr="006737FF">
        <w:t xml:space="preserve"> in breach of </w:t>
      </w:r>
      <w:r w:rsidR="009F7B53" w:rsidRPr="006737FF">
        <w:t xml:space="preserve">its </w:t>
      </w:r>
      <w:r w:rsidR="00F3581C" w:rsidRPr="006737FF">
        <w:t>obligations</w:t>
      </w:r>
      <w:r w:rsidR="00194EBC" w:rsidRPr="006737FF">
        <w:t xml:space="preserve">, </w:t>
      </w:r>
      <w:r w:rsidR="00264AEA" w:rsidRPr="006737FF">
        <w:t>engaged in unacceptable conduct</w:t>
      </w:r>
      <w:r w:rsidR="00F3581C" w:rsidRPr="006737FF">
        <w:t xml:space="preserve"> or where special circumstances apply to you. </w:t>
      </w:r>
    </w:p>
    <w:p w14:paraId="006337EE" w14:textId="7D3D785F" w:rsidR="00127F6D" w:rsidRPr="006737FF" w:rsidRDefault="00127F6D" w:rsidP="009E592B">
      <w:pPr>
        <w:pStyle w:val="ListParagraph"/>
        <w:widowControl w:val="0"/>
        <w:numPr>
          <w:ilvl w:val="0"/>
          <w:numId w:val="6"/>
        </w:numPr>
        <w:ind w:left="567" w:hanging="425"/>
      </w:pPr>
      <w:r w:rsidRPr="006737FF">
        <w:t xml:space="preserve">If you have previously studied and accessed a </w:t>
      </w:r>
      <w:r w:rsidRPr="006737FF">
        <w:rPr>
          <w:b/>
        </w:rPr>
        <w:t>HELP</w:t>
      </w:r>
      <w:r w:rsidRPr="006737FF">
        <w:t xml:space="preserve"> loan, it is your responsibility to ensure you have sufficient </w:t>
      </w:r>
      <w:r w:rsidRPr="006737FF">
        <w:rPr>
          <w:b/>
        </w:rPr>
        <w:t>HELP balance</w:t>
      </w:r>
      <w:r w:rsidRPr="006737FF">
        <w:t xml:space="preserve"> to cover the VET Student Loan amounts in your invoice notice. You can check your HELP balance by logging onto </w:t>
      </w:r>
      <w:hyperlink r:id="rId44" w:history="1">
        <w:r w:rsidR="00BD3E01" w:rsidRPr="005E63F7">
          <w:rPr>
            <w:rStyle w:val="Hyperlink"/>
            <w:b w:val="0"/>
          </w:rPr>
          <w:t>myHELPbalance</w:t>
        </w:r>
      </w:hyperlink>
      <w:r w:rsidR="00BD3E01" w:rsidRPr="005E63F7">
        <w:rPr>
          <w:b/>
        </w:rPr>
        <w:t xml:space="preserve"> </w:t>
      </w:r>
      <w:r w:rsidRPr="006737FF">
        <w:t xml:space="preserve">using your </w:t>
      </w:r>
      <w:r w:rsidRPr="006737FF">
        <w:rPr>
          <w:b/>
        </w:rPr>
        <w:t xml:space="preserve">Commonwealth Higher Education Student Support Number </w:t>
      </w:r>
      <w:r w:rsidRPr="006737FF">
        <w:t xml:space="preserve">(CHESSN), which will be quoted on your </w:t>
      </w:r>
      <w:r w:rsidR="004D3E85" w:rsidRPr="006737FF">
        <w:rPr>
          <w:b/>
        </w:rPr>
        <w:t xml:space="preserve">VET Student Loans fee </w:t>
      </w:r>
      <w:r w:rsidRPr="006737FF">
        <w:rPr>
          <w:b/>
        </w:rPr>
        <w:t>notice</w:t>
      </w:r>
      <w:r w:rsidRPr="006737FF">
        <w:t>.</w:t>
      </w:r>
    </w:p>
    <w:p w14:paraId="79656645" w14:textId="77777777" w:rsidR="00127F6D" w:rsidRPr="00FD1A39" w:rsidRDefault="00127F6D" w:rsidP="00127F6D">
      <w:pPr>
        <w:pStyle w:val="Heading2"/>
      </w:pPr>
      <w:bookmarkStart w:id="20" w:name="_Toc29970981"/>
      <w:r w:rsidRPr="00FD1A39">
        <w:lastRenderedPageBreak/>
        <w:t>1.3 You are responsible for your own education!</w:t>
      </w:r>
      <w:bookmarkEnd w:id="20"/>
    </w:p>
    <w:p w14:paraId="421169D7" w14:textId="77777777" w:rsidR="00127F6D" w:rsidRPr="00B15495" w:rsidRDefault="00127F6D" w:rsidP="009E592B">
      <w:pPr>
        <w:pStyle w:val="ListParagraph"/>
        <w:widowControl w:val="0"/>
        <w:numPr>
          <w:ilvl w:val="0"/>
          <w:numId w:val="6"/>
        </w:numPr>
        <w:ind w:left="567" w:hanging="425"/>
      </w:pPr>
      <w:r w:rsidRPr="00B15495">
        <w:t xml:space="preserve">Due to privacy laws, </w:t>
      </w:r>
      <w:r w:rsidRPr="009E592B">
        <w:rPr>
          <w:b/>
        </w:rPr>
        <w:t>approved course providers</w:t>
      </w:r>
      <w:r w:rsidRPr="009E592B">
        <w:t xml:space="preserve"> </w:t>
      </w:r>
      <w:r w:rsidRPr="00B15495">
        <w:t>can</w:t>
      </w:r>
      <w:r>
        <w:t>n</w:t>
      </w:r>
      <w:r w:rsidRPr="00B15495">
        <w:t xml:space="preserve">ot give information to your spouse, parent, or anyone else about your payment details, VET </w:t>
      </w:r>
      <w:r>
        <w:t>Student L</w:t>
      </w:r>
      <w:r w:rsidRPr="00B15495">
        <w:t>oan, attendance or other personal matters.</w:t>
      </w:r>
    </w:p>
    <w:p w14:paraId="3116403D" w14:textId="066E7834" w:rsidR="00127F6D" w:rsidRPr="00895BAD" w:rsidRDefault="00127F6D" w:rsidP="009E592B">
      <w:pPr>
        <w:pStyle w:val="ListParagraph"/>
        <w:widowControl w:val="0"/>
        <w:numPr>
          <w:ilvl w:val="0"/>
          <w:numId w:val="6"/>
        </w:numPr>
        <w:ind w:left="567" w:hanging="425"/>
      </w:pPr>
      <w:r w:rsidRPr="00895BAD">
        <w:t xml:space="preserve">Be sure to base your decision to study on the right information by comparing prices of courses and providers at </w:t>
      </w:r>
      <w:hyperlink r:id="rId45" w:history="1">
        <w:r w:rsidR="00A25227" w:rsidRPr="00391769">
          <w:rPr>
            <w:rStyle w:val="HyperlinktextChar"/>
          </w:rPr>
          <w:t>My Skills</w:t>
        </w:r>
      </w:hyperlink>
      <w:r w:rsidR="00A25227">
        <w:t xml:space="preserve"> </w:t>
      </w:r>
      <w:r w:rsidRPr="00895BAD">
        <w:t>before you enrol. Compare the course fee with the corresponding loan cap amount to check if you will need to fund any difference between the two.</w:t>
      </w:r>
      <w:r w:rsidR="009520CF">
        <w:t xml:space="preserve"> </w:t>
      </w:r>
      <w:r w:rsidR="004D3E85">
        <w:t xml:space="preserve">You may need to pay the gap between the loan amount and the total course fee. Check with your approved course provider before you enrol, or after enrolment you can check your </w:t>
      </w:r>
      <w:r w:rsidR="004D3E85" w:rsidRPr="009E592B">
        <w:rPr>
          <w:b/>
        </w:rPr>
        <w:t>VET Student Loans Statement of Covered Fees</w:t>
      </w:r>
      <w:r w:rsidR="004D3E85">
        <w:t>.</w:t>
      </w:r>
    </w:p>
    <w:p w14:paraId="3DAB238D" w14:textId="77777777" w:rsidR="003D1466" w:rsidRDefault="00127F6D" w:rsidP="009E592B">
      <w:pPr>
        <w:pStyle w:val="ListParagraph"/>
        <w:widowControl w:val="0"/>
        <w:numPr>
          <w:ilvl w:val="0"/>
          <w:numId w:val="6"/>
        </w:numPr>
        <w:ind w:left="567" w:hanging="425"/>
      </w:pPr>
      <w:r w:rsidRPr="00B15495">
        <w:t xml:space="preserve">Do not </w:t>
      </w:r>
      <w:r>
        <w:t xml:space="preserve">enrol in a course or request a VET Student Loan </w:t>
      </w:r>
      <w:r w:rsidRPr="00B15495">
        <w:t>until you have made a firm decision to study</w:t>
      </w:r>
      <w:r w:rsidR="009520CF">
        <w:t xml:space="preserve">. You should </w:t>
      </w:r>
      <w:r w:rsidR="00E764DE">
        <w:t xml:space="preserve">consider whether </w:t>
      </w:r>
      <w:r w:rsidR="009520CF">
        <w:t xml:space="preserve">you are able to and </w:t>
      </w:r>
      <w:r w:rsidR="00E764DE">
        <w:t>want</w:t>
      </w:r>
      <w:r w:rsidR="009520CF">
        <w:t xml:space="preserve"> to complete the course</w:t>
      </w:r>
      <w:r w:rsidR="00E764DE">
        <w:t xml:space="preserve"> requirements</w:t>
      </w:r>
      <w:r w:rsidRPr="00B15495">
        <w:t>.</w:t>
      </w:r>
    </w:p>
    <w:p w14:paraId="60F63778" w14:textId="77777777" w:rsidR="00127F6D" w:rsidRPr="00FD1A39" w:rsidRDefault="00127F6D" w:rsidP="005A1B56">
      <w:pPr>
        <w:pStyle w:val="Heading2"/>
      </w:pPr>
      <w:bookmarkStart w:id="21" w:name="_Toc29970982"/>
      <w:r w:rsidRPr="00FD1A39">
        <w:t>1.4 Know who to ask for help</w:t>
      </w:r>
      <w:bookmarkEnd w:id="21"/>
    </w:p>
    <w:p w14:paraId="60BADA06" w14:textId="77777777" w:rsidR="00127F6D" w:rsidRPr="00B15495" w:rsidRDefault="00127F6D" w:rsidP="009E592B">
      <w:pPr>
        <w:pStyle w:val="ListParagraph"/>
        <w:widowControl w:val="0"/>
        <w:numPr>
          <w:ilvl w:val="0"/>
          <w:numId w:val="6"/>
        </w:numPr>
        <w:ind w:left="567" w:hanging="425"/>
      </w:pPr>
      <w:r w:rsidRPr="00B15495">
        <w:t xml:space="preserve">Your provider is the first place you should go to for any questions about your study </w:t>
      </w:r>
      <w:r w:rsidR="00B53C36">
        <w:t xml:space="preserve">or </w:t>
      </w:r>
      <w:r w:rsidRPr="00B15495">
        <w:t xml:space="preserve">VET </w:t>
      </w:r>
      <w:r>
        <w:t>Student</w:t>
      </w:r>
      <w:r w:rsidRPr="00B15495">
        <w:t xml:space="preserve"> </w:t>
      </w:r>
      <w:r>
        <w:t>L</w:t>
      </w:r>
      <w:r w:rsidRPr="00B15495">
        <w:t xml:space="preserve">oan, or complaints about the quality of service. Student administration staff will help you with enrolment and administration, or will direct you to the appropriate area (refer to the </w:t>
      </w:r>
      <w:r w:rsidRPr="009E592B">
        <w:t>Contacts section</w:t>
      </w:r>
      <w:r w:rsidRPr="00B15495">
        <w:t xml:space="preserve"> for other useful contacts).</w:t>
      </w:r>
    </w:p>
    <w:p w14:paraId="7B4AF370" w14:textId="2F0BE679" w:rsidR="00127F6D" w:rsidRDefault="00127F6D" w:rsidP="009E592B">
      <w:pPr>
        <w:pStyle w:val="ListParagraph"/>
        <w:widowControl w:val="0"/>
        <w:numPr>
          <w:ilvl w:val="0"/>
          <w:numId w:val="6"/>
        </w:numPr>
        <w:ind w:left="567" w:hanging="425"/>
      </w:pPr>
      <w:r>
        <w:t>T</w:t>
      </w:r>
      <w:r w:rsidRPr="00B15495">
        <w:t xml:space="preserve">he </w:t>
      </w:r>
      <w:hyperlink r:id="rId46" w:history="1">
        <w:r w:rsidR="007B1C88" w:rsidRPr="00391769">
          <w:rPr>
            <w:rStyle w:val="HyperlinktextChar"/>
          </w:rPr>
          <w:t>My Skills</w:t>
        </w:r>
        <w:r w:rsidR="007B1C88" w:rsidRPr="009E592B">
          <w:rPr>
            <w:b/>
          </w:rPr>
          <w:t xml:space="preserve"> </w:t>
        </w:r>
        <w:r w:rsidR="007B1C88" w:rsidRPr="009E592B">
          <w:t>website</w:t>
        </w:r>
      </w:hyperlink>
      <w:r w:rsidR="007B1C88">
        <w:t xml:space="preserve"> is</w:t>
      </w:r>
      <w:r w:rsidRPr="00B15495">
        <w:t xml:space="preserve"> updated regularly to </w:t>
      </w:r>
      <w:r w:rsidR="00B53C36">
        <w:t xml:space="preserve">provide information about </w:t>
      </w:r>
      <w:r w:rsidRPr="00B15495">
        <w:t>provide</w:t>
      </w:r>
      <w:r w:rsidR="00F3581C">
        <w:t>rs and loans</w:t>
      </w:r>
    </w:p>
    <w:p w14:paraId="056A1909" w14:textId="02BF2491" w:rsidR="00127F6D" w:rsidRPr="00FD1A39" w:rsidRDefault="00127F6D" w:rsidP="00127F6D">
      <w:pPr>
        <w:pStyle w:val="Heading2"/>
      </w:pPr>
      <w:bookmarkStart w:id="22" w:name="_Toc29970983"/>
      <w:r w:rsidRPr="00FD1A39">
        <w:t>1.5 Get involved</w:t>
      </w:r>
      <w:bookmarkEnd w:id="22"/>
    </w:p>
    <w:p w14:paraId="524F1FCC" w14:textId="77777777" w:rsidR="00127F6D" w:rsidRPr="00B15495" w:rsidRDefault="00127F6D" w:rsidP="009E592B">
      <w:pPr>
        <w:pStyle w:val="ListParagraph"/>
        <w:widowControl w:val="0"/>
        <w:numPr>
          <w:ilvl w:val="0"/>
          <w:numId w:val="6"/>
        </w:numPr>
        <w:ind w:left="567" w:hanging="425"/>
      </w:pPr>
      <w:r w:rsidRPr="00B15495">
        <w:t>Most providers offer an orientation service for new students, as well as social events and various clubs. These activities can help you to learn your way around, meet new people and build a support network.</w:t>
      </w:r>
    </w:p>
    <w:p w14:paraId="4083B16C" w14:textId="77777777" w:rsidR="00127F6D" w:rsidRPr="00B15495" w:rsidRDefault="00127F6D" w:rsidP="009E592B">
      <w:pPr>
        <w:pStyle w:val="ListParagraph"/>
        <w:widowControl w:val="0"/>
        <w:numPr>
          <w:ilvl w:val="0"/>
          <w:numId w:val="6"/>
        </w:numPr>
        <w:ind w:left="567" w:hanging="425"/>
      </w:pPr>
      <w:r w:rsidRPr="00B15495">
        <w:t>If you are studying online or by distance, social medi</w:t>
      </w:r>
      <w:r>
        <w:t xml:space="preserve">a </w:t>
      </w:r>
      <w:r w:rsidRPr="00B15495">
        <w:t>pages,</w:t>
      </w:r>
      <w:r>
        <w:t xml:space="preserve"> </w:t>
      </w:r>
      <w:r w:rsidRPr="00B15495">
        <w:t>blogs and online discussion groups are excellent ways to connect with fellow students.</w:t>
      </w:r>
    </w:p>
    <w:p w14:paraId="173A4DAF" w14:textId="77777777" w:rsidR="00127F6D" w:rsidRPr="00FD1A39" w:rsidRDefault="00127F6D" w:rsidP="00127F6D">
      <w:pPr>
        <w:pStyle w:val="Heading2"/>
      </w:pPr>
      <w:bookmarkStart w:id="23" w:name="_Toc29970984"/>
      <w:r w:rsidRPr="00FD1A39">
        <w:t>1.6 Be a savvy student</w:t>
      </w:r>
      <w:bookmarkEnd w:id="23"/>
    </w:p>
    <w:p w14:paraId="32C2F70F" w14:textId="01B0B286" w:rsidR="00E764DE" w:rsidRDefault="00E764DE" w:rsidP="009E592B">
      <w:pPr>
        <w:pStyle w:val="ListParagraph"/>
        <w:widowControl w:val="0"/>
        <w:numPr>
          <w:ilvl w:val="0"/>
          <w:numId w:val="6"/>
        </w:numPr>
        <w:ind w:left="567" w:hanging="425"/>
      </w:pPr>
      <w:r>
        <w:t xml:space="preserve">Be aware that a VET Student Loan is a loan from the Australian Government, which you will have to begin repaying when you reach </w:t>
      </w:r>
      <w:r w:rsidR="00181112">
        <w:t xml:space="preserve">the </w:t>
      </w:r>
      <w:r w:rsidR="00181112" w:rsidRPr="009E592B">
        <w:t>compulsory</w:t>
      </w:r>
      <w:r w:rsidRPr="009E592B">
        <w:t xml:space="preserve"> repayment threshold</w:t>
      </w:r>
      <w:r>
        <w:t>.</w:t>
      </w:r>
    </w:p>
    <w:p w14:paraId="7C8CD509" w14:textId="77777777" w:rsidR="00127F6D" w:rsidRDefault="00127F6D" w:rsidP="009E592B">
      <w:pPr>
        <w:pStyle w:val="ListParagraph"/>
        <w:widowControl w:val="0"/>
        <w:numPr>
          <w:ilvl w:val="0"/>
          <w:numId w:val="6"/>
        </w:numPr>
        <w:ind w:left="567" w:hanging="425"/>
      </w:pPr>
      <w:r>
        <w:t xml:space="preserve">Be aware that brokers or marketing agents are banned from signing you up for </w:t>
      </w:r>
      <w:r w:rsidR="00E764DE" w:rsidRPr="009E592B">
        <w:rPr>
          <w:b/>
        </w:rPr>
        <w:t>VET</w:t>
      </w:r>
      <w:r w:rsidR="00640468" w:rsidRPr="009E592B">
        <w:rPr>
          <w:b/>
        </w:rPr>
        <w:t> </w:t>
      </w:r>
      <w:r w:rsidR="00E764DE" w:rsidRPr="009E592B">
        <w:rPr>
          <w:b/>
        </w:rPr>
        <w:t>Student L</w:t>
      </w:r>
      <w:r w:rsidRPr="009E592B">
        <w:rPr>
          <w:b/>
        </w:rPr>
        <w:t>oans</w:t>
      </w:r>
      <w:r>
        <w:t>. They are also banned from contacting you about the availability of loans.</w:t>
      </w:r>
    </w:p>
    <w:p w14:paraId="41D5AB43" w14:textId="77777777" w:rsidR="00127F6D" w:rsidRPr="00B15495" w:rsidRDefault="00127F6D" w:rsidP="009E592B">
      <w:pPr>
        <w:pStyle w:val="ListParagraph"/>
        <w:widowControl w:val="0"/>
        <w:numPr>
          <w:ilvl w:val="0"/>
          <w:numId w:val="6"/>
        </w:numPr>
        <w:ind w:left="567" w:hanging="425"/>
      </w:pPr>
      <w:r w:rsidRPr="00B15495">
        <w:t>If you require information about enrolling in a course, you should contact the provider that delivers the course</w:t>
      </w:r>
      <w:r w:rsidR="00E764DE" w:rsidRPr="00E764DE">
        <w:t xml:space="preserve"> </w:t>
      </w:r>
      <w:r w:rsidR="00E764DE">
        <w:t>directly</w:t>
      </w:r>
      <w:r>
        <w:t>.</w:t>
      </w:r>
    </w:p>
    <w:p w14:paraId="3D17FFE2" w14:textId="77777777" w:rsidR="00127F6D" w:rsidRPr="00B15495" w:rsidRDefault="00127F6D" w:rsidP="009E592B">
      <w:pPr>
        <w:pStyle w:val="ListParagraph"/>
        <w:widowControl w:val="0"/>
        <w:numPr>
          <w:ilvl w:val="0"/>
          <w:numId w:val="6"/>
        </w:numPr>
        <w:ind w:left="567" w:hanging="425"/>
      </w:pPr>
      <w:r w:rsidRPr="00B15495">
        <w:t xml:space="preserve">Remember, your </w:t>
      </w:r>
      <w:r w:rsidRPr="009E592B">
        <w:rPr>
          <w:b/>
        </w:rPr>
        <w:t>TFN</w:t>
      </w:r>
      <w:r w:rsidRPr="009E592B">
        <w:t xml:space="preserve"> </w:t>
      </w:r>
      <w:r w:rsidRPr="00B15495">
        <w:t xml:space="preserve">should be treated like a bank PIN. It is your personal reference number in the tax and superannuation system. Make sure you understand the purpose of any documents or electronic forms that ask you to provide your </w:t>
      </w:r>
      <w:r w:rsidRPr="009E592B">
        <w:rPr>
          <w:b/>
        </w:rPr>
        <w:t>TFN</w:t>
      </w:r>
      <w:r w:rsidRPr="00B15495">
        <w:t>.</w:t>
      </w:r>
      <w:r w:rsidR="00E764DE">
        <w:t xml:space="preserve"> </w:t>
      </w:r>
    </w:p>
    <w:p w14:paraId="5CC05312" w14:textId="0EBA4DAB" w:rsidR="00127F6D" w:rsidRPr="00B15495" w:rsidRDefault="00127F6D" w:rsidP="009E592B">
      <w:pPr>
        <w:pStyle w:val="ListParagraph"/>
        <w:widowControl w:val="0"/>
        <w:numPr>
          <w:ilvl w:val="0"/>
          <w:numId w:val="6"/>
        </w:numPr>
        <w:ind w:left="567" w:hanging="425"/>
      </w:pPr>
      <w:r w:rsidRPr="00B15495">
        <w:t xml:space="preserve">If you suspect your </w:t>
      </w:r>
      <w:r w:rsidRPr="009E592B">
        <w:rPr>
          <w:b/>
        </w:rPr>
        <w:t>TFN</w:t>
      </w:r>
      <w:r w:rsidRPr="009E592B">
        <w:t xml:space="preserve"> </w:t>
      </w:r>
      <w:r w:rsidRPr="00B15495">
        <w:t xml:space="preserve">has been stolen or accessed by an unauthorised third party, you must report this to the </w:t>
      </w:r>
      <w:r w:rsidRPr="009E592B">
        <w:rPr>
          <w:b/>
        </w:rPr>
        <w:t>ATO</w:t>
      </w:r>
      <w:r w:rsidRPr="009E592B">
        <w:t xml:space="preserve"> </w:t>
      </w:r>
      <w:r w:rsidRPr="00B15495">
        <w:t xml:space="preserve">as soon as possible (refer to </w:t>
      </w:r>
      <w:r w:rsidR="005C0476">
        <w:t>‘</w:t>
      </w:r>
      <w:r w:rsidRPr="005C0476">
        <w:t xml:space="preserve">Contacts </w:t>
      </w:r>
      <w:r w:rsidR="005C0476">
        <w:t xml:space="preserve">and additional information’ </w:t>
      </w:r>
      <w:r w:rsidRPr="00B15495">
        <w:t xml:space="preserve">for more </w:t>
      </w:r>
      <w:r w:rsidR="005C0476">
        <w:t>details</w:t>
      </w:r>
      <w:r w:rsidRPr="00B15495">
        <w:t>).</w:t>
      </w:r>
    </w:p>
    <w:p w14:paraId="593FCECD" w14:textId="2435F975" w:rsidR="00127F6D" w:rsidRPr="009436F9" w:rsidRDefault="00127F6D" w:rsidP="00F3581C">
      <w:pPr>
        <w:rPr>
          <w:b/>
        </w:rPr>
      </w:pPr>
      <w:r w:rsidRPr="009436F9">
        <w:rPr>
          <w:b/>
        </w:rPr>
        <w:t>Never give out your username or password from government agencies like Centrelink or MyGov.</w:t>
      </w:r>
    </w:p>
    <w:p w14:paraId="7FED7293" w14:textId="3464572D" w:rsidR="00127F6D" w:rsidRPr="00B15495" w:rsidRDefault="00127F6D" w:rsidP="00F3581C">
      <w:r w:rsidRPr="00B15495">
        <w:t xml:space="preserve">Visit </w:t>
      </w:r>
      <w:hyperlink r:id="rId47" w:history="1">
        <w:r w:rsidR="00A25227" w:rsidRPr="009E592B">
          <w:rPr>
            <w:rStyle w:val="Hyperlink"/>
            <w:b w:val="0"/>
            <w:u w:val="single"/>
          </w:rPr>
          <w:t>Study Assist</w:t>
        </w:r>
      </w:hyperlink>
      <w:r w:rsidR="00A25227">
        <w:t xml:space="preserve"> </w:t>
      </w:r>
      <w:r w:rsidRPr="00B15495">
        <w:t xml:space="preserve">for more information and tips on how to be a savvy student or </w:t>
      </w:r>
      <w:hyperlink r:id="rId48" w:history="1">
        <w:r w:rsidR="00A25227" w:rsidRPr="00F81DCC">
          <w:rPr>
            <w:rStyle w:val="Hyperlink"/>
            <w:b w:val="0"/>
            <w:u w:val="single"/>
          </w:rPr>
          <w:t>My Skills</w:t>
        </w:r>
      </w:hyperlink>
      <w:r w:rsidR="00A25227">
        <w:t xml:space="preserve"> </w:t>
      </w:r>
      <w:r w:rsidR="00F3581C">
        <w:t xml:space="preserve">or </w:t>
      </w:r>
      <w:hyperlink r:id="rId49" w:history="1">
        <w:r w:rsidR="000D274E" w:rsidRPr="00F81DCC">
          <w:rPr>
            <w:rStyle w:val="Hyperlink"/>
            <w:b w:val="0"/>
            <w:u w:val="single"/>
          </w:rPr>
          <w:t>training.gov.au</w:t>
        </w:r>
      </w:hyperlink>
      <w:r w:rsidR="000D274E" w:rsidRPr="0090081F">
        <w:t xml:space="preserve"> </w:t>
      </w:r>
      <w:r w:rsidRPr="00B15495">
        <w:t>for more information about your provider.</w:t>
      </w:r>
    </w:p>
    <w:p w14:paraId="749D2EC7" w14:textId="77777777" w:rsidR="00127F6D" w:rsidRPr="00D441B7" w:rsidRDefault="00127F6D" w:rsidP="00127F6D">
      <w:pPr>
        <w:pStyle w:val="Heading1"/>
        <w:rPr>
          <w:rFonts w:eastAsiaTheme="minorHAnsi"/>
        </w:rPr>
      </w:pPr>
      <w:bookmarkStart w:id="24" w:name="_Toc29970985"/>
      <w:r w:rsidRPr="00D441B7">
        <w:rPr>
          <w:rFonts w:eastAsiaTheme="minorHAnsi"/>
        </w:rPr>
        <w:lastRenderedPageBreak/>
        <w:t>2.  THE VET STUDENT LOANS PROGRAM</w:t>
      </w:r>
      <w:bookmarkEnd w:id="24"/>
    </w:p>
    <w:p w14:paraId="4D1890D0" w14:textId="3365AC7B" w:rsidR="004A1FEC" w:rsidRPr="006737FF" w:rsidRDefault="004A1FEC" w:rsidP="004A1FEC">
      <w:r w:rsidRPr="00F20947">
        <w:t xml:space="preserve">To be eligible for </w:t>
      </w:r>
      <w:r>
        <w:t xml:space="preserve">a </w:t>
      </w:r>
      <w:r w:rsidRPr="006737FF">
        <w:rPr>
          <w:rStyle w:val="StrongcolorChar"/>
          <w:color w:val="auto"/>
        </w:rPr>
        <w:t>VET Student Loan</w:t>
      </w:r>
      <w:r w:rsidRPr="006737FF">
        <w:t xml:space="preserve">, you must meet the eligibility criteria as specified on pages </w:t>
      </w:r>
      <w:r w:rsidR="00E226A3" w:rsidRPr="006737FF">
        <w:t>7</w:t>
      </w:r>
      <w:r w:rsidRPr="006737FF">
        <w:t xml:space="preserve"> and </w:t>
      </w:r>
      <w:r w:rsidR="00E226A3" w:rsidRPr="006737FF">
        <w:t>8</w:t>
      </w:r>
      <w:r w:rsidRPr="006737FF">
        <w:t>. Further information on these requirements is detailed below.</w:t>
      </w:r>
    </w:p>
    <w:p w14:paraId="4278539A" w14:textId="05B354AB" w:rsidR="00127F6D" w:rsidRPr="006737FF" w:rsidRDefault="00127F6D" w:rsidP="00F3581C">
      <w:r w:rsidRPr="006737FF">
        <w:t>You may be interested to know:</w:t>
      </w:r>
    </w:p>
    <w:p w14:paraId="1D2C2532" w14:textId="302A92B5" w:rsidR="00127F6D" w:rsidRPr="006737FF" w:rsidRDefault="00127F6D" w:rsidP="00391769">
      <w:pPr>
        <w:pStyle w:val="ListParagraph"/>
        <w:widowControl w:val="0"/>
        <w:numPr>
          <w:ilvl w:val="0"/>
          <w:numId w:val="6"/>
        </w:numPr>
        <w:ind w:left="567" w:hanging="425"/>
      </w:pPr>
      <w:r w:rsidRPr="006737FF">
        <w:t xml:space="preserve">if you use a </w:t>
      </w:r>
      <w:r w:rsidRPr="006737FF">
        <w:rPr>
          <w:rStyle w:val="StrongcolorChar"/>
          <w:color w:val="auto"/>
        </w:rPr>
        <w:t>VET Student Loan</w:t>
      </w:r>
      <w:r w:rsidRPr="006737FF">
        <w:t xml:space="preserve">, you will not have to make any repayments in the </w:t>
      </w:r>
      <w:r w:rsidR="004D3E85" w:rsidRPr="006737FF">
        <w:t>2018</w:t>
      </w:r>
      <w:r w:rsidR="004D3E85" w:rsidRPr="006737FF">
        <w:noBreakHyphen/>
        <w:t>19</w:t>
      </w:r>
      <w:r w:rsidRPr="006737FF">
        <w:t xml:space="preserve"> income year unless your income is $</w:t>
      </w:r>
      <w:r w:rsidR="004D3E85" w:rsidRPr="006737FF">
        <w:t xml:space="preserve">51,957 </w:t>
      </w:r>
      <w:r w:rsidRPr="006737FF">
        <w:t>or above</w:t>
      </w:r>
      <w:r w:rsidR="00C51C5F" w:rsidRPr="006737FF">
        <w:t xml:space="preserve">. </w:t>
      </w:r>
      <w:r w:rsidR="00C51C5F" w:rsidRPr="006737FF">
        <w:rPr>
          <w:noProof/>
        </w:rPr>
        <w:t>For the 2019-20 income year, beginning 1 July 2019, you will not need to make repayments unless your income is $45,881 or above</w:t>
      </w:r>
    </w:p>
    <w:p w14:paraId="419BB85F" w14:textId="77777777" w:rsidR="00127F6D" w:rsidRPr="006737FF" w:rsidRDefault="00127F6D" w:rsidP="00391769">
      <w:pPr>
        <w:pStyle w:val="ListParagraph"/>
        <w:widowControl w:val="0"/>
        <w:numPr>
          <w:ilvl w:val="0"/>
          <w:numId w:val="6"/>
        </w:numPr>
        <w:ind w:left="567" w:hanging="425"/>
      </w:pPr>
      <w:r w:rsidRPr="006737FF">
        <w:t xml:space="preserve">if there is a direct connection between your work and your study, you may be able to claim your </w:t>
      </w:r>
      <w:r w:rsidRPr="006737FF">
        <w:rPr>
          <w:b/>
        </w:rPr>
        <w:t>tuition fees</w:t>
      </w:r>
      <w:r w:rsidRPr="006737FF">
        <w:t xml:space="preserve"> as a tax deduction. Contact the </w:t>
      </w:r>
      <w:r w:rsidRPr="006737FF">
        <w:rPr>
          <w:rStyle w:val="StrongcolorChar"/>
          <w:color w:val="auto"/>
        </w:rPr>
        <w:t>ATO</w:t>
      </w:r>
      <w:r w:rsidRPr="006737FF">
        <w:t xml:space="preserve"> for more information on how to claim self-education expenses, including eligible study, and applicable caps on the amount you can claim</w:t>
      </w:r>
    </w:p>
    <w:p w14:paraId="0DFCD9C0" w14:textId="46FDA24A" w:rsidR="00127F6D" w:rsidRPr="006737FF" w:rsidRDefault="00127F6D" w:rsidP="00391769">
      <w:pPr>
        <w:pStyle w:val="ListParagraph"/>
        <w:widowControl w:val="0"/>
        <w:numPr>
          <w:ilvl w:val="0"/>
          <w:numId w:val="6"/>
        </w:numPr>
        <w:ind w:left="567" w:hanging="425"/>
      </w:pPr>
      <w:r w:rsidRPr="006737FF">
        <w:t xml:space="preserve">you can check your eligibility by </w:t>
      </w:r>
      <w:r w:rsidR="00DA40D9" w:rsidRPr="006737FF">
        <w:t>considering the criteria at ‘</w:t>
      </w:r>
      <w:hyperlink w:anchor="_Am_I_eligible?" w:history="1">
        <w:r w:rsidR="00DA40D9" w:rsidRPr="006737FF">
          <w:rPr>
            <w:rStyle w:val="Hyperlink"/>
          </w:rPr>
          <w:t>Am I Eligible</w:t>
        </w:r>
      </w:hyperlink>
      <w:r w:rsidR="00DA40D9" w:rsidRPr="006737FF">
        <w:t xml:space="preserve">’ above. </w:t>
      </w:r>
    </w:p>
    <w:p w14:paraId="383A47EF" w14:textId="2BAE822A" w:rsidR="00127F6D" w:rsidRPr="00D441B7" w:rsidRDefault="00127F6D" w:rsidP="00127F6D">
      <w:pPr>
        <w:pStyle w:val="Heading2"/>
        <w:rPr>
          <w:rFonts w:eastAsiaTheme="minorHAnsi"/>
        </w:rPr>
      </w:pPr>
      <w:bookmarkStart w:id="25" w:name="_Toc29970986"/>
      <w:r w:rsidRPr="00D441B7">
        <w:rPr>
          <w:rFonts w:eastAsiaTheme="minorHAnsi"/>
        </w:rPr>
        <w:t>2.1 Approved courses</w:t>
      </w:r>
      <w:r w:rsidR="00EB2E5B">
        <w:rPr>
          <w:rFonts w:eastAsiaTheme="minorHAnsi"/>
        </w:rPr>
        <w:t xml:space="preserve"> and loan cap</w:t>
      </w:r>
      <w:r w:rsidR="00540BD4">
        <w:rPr>
          <w:rFonts w:eastAsiaTheme="minorHAnsi"/>
        </w:rPr>
        <w:t>s</w:t>
      </w:r>
      <w:bookmarkEnd w:id="25"/>
      <w:r w:rsidR="00EB2E5B">
        <w:rPr>
          <w:rFonts w:eastAsiaTheme="minorHAnsi"/>
        </w:rPr>
        <w:t xml:space="preserve"> </w:t>
      </w:r>
    </w:p>
    <w:p w14:paraId="2EE6639B" w14:textId="253671C6" w:rsidR="00127F6D" w:rsidRPr="006737FF" w:rsidRDefault="00127F6D" w:rsidP="00F3581C">
      <w:r>
        <w:t xml:space="preserve">VET Student Loans are only </w:t>
      </w:r>
      <w:r w:rsidRPr="006737FF">
        <w:t xml:space="preserve">available for </w:t>
      </w:r>
      <w:r w:rsidR="004B1004" w:rsidRPr="006737FF">
        <w:rPr>
          <w:b/>
        </w:rPr>
        <w:t xml:space="preserve">approved </w:t>
      </w:r>
      <w:r w:rsidRPr="006737FF">
        <w:rPr>
          <w:b/>
        </w:rPr>
        <w:t>courses</w:t>
      </w:r>
      <w:r w:rsidRPr="006737FF">
        <w:t xml:space="preserve"> at the diploma, advanced diploma, graduate certificate and graduate diploma level that are </w:t>
      </w:r>
      <w:r w:rsidR="004B1004" w:rsidRPr="006737FF">
        <w:t>specified</w:t>
      </w:r>
      <w:r w:rsidRPr="006737FF">
        <w:t xml:space="preserve"> </w:t>
      </w:r>
      <w:r w:rsidR="00700B0E" w:rsidRPr="006737FF">
        <w:t>by</w:t>
      </w:r>
      <w:r w:rsidRPr="006737FF">
        <w:t xml:space="preserve"> the </w:t>
      </w:r>
      <w:hyperlink r:id="rId50" w:history="1">
        <w:r w:rsidR="000D274E" w:rsidRPr="003E2C1D">
          <w:rPr>
            <w:rStyle w:val="Hyperlink"/>
            <w:b w:val="0"/>
            <w:bCs/>
            <w:u w:val="single"/>
          </w:rPr>
          <w:t>VET Student Loans (Courses and Loan Caps) Determination 2016</w:t>
        </w:r>
      </w:hyperlink>
      <w:r w:rsidR="000D274E" w:rsidRPr="003E2C1D">
        <w:rPr>
          <w:b/>
          <w:bCs/>
        </w:rPr>
        <w:t>.</w:t>
      </w:r>
      <w:r w:rsidR="000D274E" w:rsidRPr="006737FF">
        <w:rPr>
          <w:b/>
          <w:bCs/>
        </w:rPr>
        <w:t xml:space="preserve"> </w:t>
      </w:r>
      <w:r w:rsidR="00540BD4" w:rsidRPr="006737FF">
        <w:rPr>
          <w:rStyle w:val="Hyperlink"/>
          <w:rFonts w:ascii="Calibri" w:hAnsi="Calibri" w:cs="Calibri"/>
          <w:b w:val="0"/>
        </w:rPr>
        <w:t xml:space="preserve"> </w:t>
      </w:r>
    </w:p>
    <w:p w14:paraId="57880B99" w14:textId="77777777" w:rsidR="00127F6D" w:rsidRPr="006737FF" w:rsidRDefault="00F3581C" w:rsidP="00F3581C">
      <w:r w:rsidRPr="006737FF">
        <w:t xml:space="preserve">The </w:t>
      </w:r>
      <w:r w:rsidRPr="006737FF">
        <w:rPr>
          <w:rStyle w:val="StrongcolorChar"/>
          <w:color w:val="auto"/>
        </w:rPr>
        <w:t>c</w:t>
      </w:r>
      <w:r w:rsidR="00127F6D" w:rsidRPr="006737FF">
        <w:rPr>
          <w:rStyle w:val="StrongcolorChar"/>
          <w:color w:val="auto"/>
        </w:rPr>
        <w:t>ourses and loan caps determination</w:t>
      </w:r>
      <w:r w:rsidR="00127F6D" w:rsidRPr="006737FF">
        <w:t xml:space="preserve"> specifies the courses for which VET </w:t>
      </w:r>
      <w:r w:rsidR="00191889" w:rsidRPr="006737FF">
        <w:t xml:space="preserve">Student Loans </w:t>
      </w:r>
      <w:r w:rsidR="00127F6D" w:rsidRPr="006737FF">
        <w:t>may be granted; sets the maximum loan amounts for those courses; and provides for the annual indexation of the maximum loan amounts.</w:t>
      </w:r>
    </w:p>
    <w:p w14:paraId="6128F46F" w14:textId="1800E955" w:rsidR="00540BD4" w:rsidRPr="006737FF" w:rsidRDefault="00127F6D" w:rsidP="00540BD4">
      <w:r w:rsidRPr="006737FF">
        <w:t xml:space="preserve">Other than for specified exceptions, there </w:t>
      </w:r>
      <w:r w:rsidR="00FC0122" w:rsidRPr="006737FF">
        <w:t>are</w:t>
      </w:r>
      <w:r w:rsidRPr="006737FF">
        <w:t xml:space="preserve"> three loan cap bands of $</w:t>
      </w:r>
      <w:r w:rsidR="00BD3E01">
        <w:t>5,264</w:t>
      </w:r>
      <w:r w:rsidRPr="006737FF">
        <w:t>, $</w:t>
      </w:r>
      <w:r w:rsidR="00BD3E01">
        <w:t>10,528</w:t>
      </w:r>
      <w:r w:rsidRPr="006737FF">
        <w:t xml:space="preserve"> and $</w:t>
      </w:r>
      <w:r w:rsidR="00BD3E01">
        <w:t>15,793</w:t>
      </w:r>
      <w:r w:rsidRPr="006737FF">
        <w:t xml:space="preserve"> </w:t>
      </w:r>
      <w:r w:rsidR="00540BD4" w:rsidRPr="006737FF">
        <w:t>(</w:t>
      </w:r>
      <w:r w:rsidR="00BD3E01">
        <w:t>2020</w:t>
      </w:r>
      <w:r w:rsidR="00BD3E01" w:rsidRPr="006737FF">
        <w:t xml:space="preserve"> </w:t>
      </w:r>
      <w:r w:rsidR="00540BD4" w:rsidRPr="006737FF">
        <w:t xml:space="preserve">amounts) </w:t>
      </w:r>
      <w:r w:rsidRPr="006737FF">
        <w:t>which apply irrespective of whether the course is being delivered face-to-face, online, or via mixed delivery modes. Courses in the aviation training package are a specified exemption and are eligible for a loan of up to $</w:t>
      </w:r>
      <w:r w:rsidR="00BD3E01">
        <w:t>78,967</w:t>
      </w:r>
      <w:r w:rsidR="006E5BE1" w:rsidRPr="006737FF">
        <w:t xml:space="preserve"> (</w:t>
      </w:r>
      <w:r w:rsidR="00BD3E01">
        <w:t>2020</w:t>
      </w:r>
      <w:r w:rsidR="00BD3E01" w:rsidRPr="006737FF">
        <w:t xml:space="preserve"> </w:t>
      </w:r>
      <w:r w:rsidR="006E5BE1" w:rsidRPr="006737FF">
        <w:t>amount)</w:t>
      </w:r>
      <w:r w:rsidRPr="006737FF">
        <w:t xml:space="preserve">. </w:t>
      </w:r>
    </w:p>
    <w:p w14:paraId="1931C1B4" w14:textId="6BB60540" w:rsidR="00FF0B23" w:rsidRPr="006737FF" w:rsidRDefault="009914B4" w:rsidP="00540BD4">
      <w:r w:rsidRPr="006737FF">
        <w:t>You cannot borrow more than the maximum loan amount for your course. The amount available will be indexed each year. T</w:t>
      </w:r>
      <w:r w:rsidR="00540BD4" w:rsidRPr="006737FF">
        <w:rPr>
          <w:rStyle w:val="Hyperlink"/>
          <w:rFonts w:cs="Calibri"/>
          <w:b w:val="0"/>
        </w:rPr>
        <w:t xml:space="preserve">he indexed amounts are available at </w:t>
      </w:r>
      <w:hyperlink r:id="rId51" w:history="1">
        <w:r w:rsidR="000D274E" w:rsidRPr="006737FF">
          <w:rPr>
            <w:rStyle w:val="Hyperlink"/>
            <w:rFonts w:cs="Calibri"/>
            <w:b w:val="0"/>
          </w:rPr>
          <w:t>VET Student Loans</w:t>
        </w:r>
      </w:hyperlink>
      <w:r w:rsidR="000D274E" w:rsidRPr="006737FF">
        <w:rPr>
          <w:rStyle w:val="Hyperlink"/>
          <w:rFonts w:cs="Calibri"/>
          <w:b w:val="0"/>
        </w:rPr>
        <w:t xml:space="preserve">. </w:t>
      </w:r>
    </w:p>
    <w:p w14:paraId="675B58CC" w14:textId="5CE91FA1" w:rsidR="00540BD4" w:rsidRPr="006737FF" w:rsidRDefault="00540BD4" w:rsidP="00540BD4">
      <w:r w:rsidRPr="006737FF">
        <w:rPr>
          <w:rStyle w:val="Hyperlink"/>
          <w:rFonts w:ascii="Calibri" w:hAnsi="Calibri" w:cs="Calibri"/>
          <w:b w:val="0"/>
        </w:rPr>
        <w:t xml:space="preserve">You can search for VET Student Loans approved courses and find out the maximum loan caps at </w:t>
      </w:r>
      <w:hyperlink r:id="rId52" w:history="1">
        <w:r w:rsidR="000D274E" w:rsidRPr="006737FF">
          <w:rPr>
            <w:rStyle w:val="Hyperlink"/>
            <w:rFonts w:ascii="Calibri" w:hAnsi="Calibri" w:cs="Calibri"/>
            <w:b w:val="0"/>
          </w:rPr>
          <w:t>My Skills</w:t>
        </w:r>
      </w:hyperlink>
      <w:r w:rsidR="000D274E" w:rsidRPr="006737FF">
        <w:rPr>
          <w:rStyle w:val="Hyperlink"/>
          <w:rFonts w:ascii="Calibri" w:hAnsi="Calibri" w:cs="Calibri"/>
          <w:b w:val="0"/>
        </w:rPr>
        <w:t xml:space="preserve">. </w:t>
      </w:r>
    </w:p>
    <w:p w14:paraId="24E0D70E" w14:textId="593D6550" w:rsidR="00E52452" w:rsidRPr="006737FF" w:rsidRDefault="00E52452" w:rsidP="00F3581C">
      <w:r w:rsidRPr="006737FF">
        <w:rPr>
          <w:rStyle w:val="StrongcolorChar"/>
          <w:color w:val="auto"/>
        </w:rPr>
        <w:t>Approved course providers</w:t>
      </w:r>
      <w:r w:rsidRPr="006737FF">
        <w:rPr>
          <w:sz w:val="20"/>
        </w:rPr>
        <w:t xml:space="preserve"> </w:t>
      </w:r>
      <w:r w:rsidRPr="006737FF">
        <w:t xml:space="preserve">may charge </w:t>
      </w:r>
      <w:r w:rsidRPr="006737FF">
        <w:rPr>
          <w:b/>
        </w:rPr>
        <w:t>tuition fees</w:t>
      </w:r>
      <w:r w:rsidRPr="006737FF">
        <w:t xml:space="preserve"> for courses in excess of the loan cap amount</w:t>
      </w:r>
      <w:r w:rsidR="00540BD4" w:rsidRPr="006737FF">
        <w:t>, and you may have to pay the gap between the loan amount and the tuition fee as you progress through your course</w:t>
      </w:r>
      <w:r w:rsidRPr="006737FF">
        <w:t xml:space="preserve">. </w:t>
      </w:r>
    </w:p>
    <w:p w14:paraId="0E4D33B6" w14:textId="52B2385F" w:rsidR="00674C27" w:rsidRDefault="00674C27">
      <w:r>
        <w:br w:type="page"/>
      </w:r>
    </w:p>
    <w:p w14:paraId="30333E40" w14:textId="77777777" w:rsidR="00F3581C" w:rsidRPr="00D441B7" w:rsidRDefault="00F3581C" w:rsidP="00127F6D">
      <w:pPr>
        <w:pStyle w:val="Heading2"/>
        <w:rPr>
          <w:rFonts w:eastAsiaTheme="minorHAnsi"/>
        </w:rPr>
      </w:pPr>
      <w:bookmarkStart w:id="26" w:name="_Toc29970987"/>
      <w:r w:rsidRPr="00D441B7">
        <w:rPr>
          <w:rFonts w:eastAsiaTheme="minorHAnsi"/>
        </w:rPr>
        <w:lastRenderedPageBreak/>
        <w:t>2.2 Approved course providers</w:t>
      </w:r>
      <w:bookmarkEnd w:id="26"/>
    </w:p>
    <w:p w14:paraId="38E7F1B2" w14:textId="3AA0A784" w:rsidR="00F3581C" w:rsidRPr="006E5BE1" w:rsidRDefault="004B1004" w:rsidP="00F81DCC">
      <w:pPr>
        <w:keepNext/>
        <w:rPr>
          <w:color w:val="292065"/>
        </w:rPr>
      </w:pPr>
      <w:r w:rsidRPr="009436F9">
        <w:t>Only</w:t>
      </w:r>
      <w:r w:rsidR="001276B5" w:rsidRPr="009436F9">
        <w:t xml:space="preserve"> </w:t>
      </w:r>
      <w:r w:rsidR="001276B5" w:rsidRPr="006737FF">
        <w:t>students studying at</w:t>
      </w:r>
      <w:r w:rsidRPr="006737FF">
        <w:t xml:space="preserve"> </w:t>
      </w:r>
      <w:r w:rsidRPr="006737FF">
        <w:rPr>
          <w:rStyle w:val="StrongcolorChar"/>
          <w:color w:val="auto"/>
        </w:rPr>
        <w:t>approved course providers</w:t>
      </w:r>
      <w:r w:rsidRPr="006737FF">
        <w:t xml:space="preserve"> </w:t>
      </w:r>
      <w:r w:rsidR="001276B5" w:rsidRPr="006737FF">
        <w:t xml:space="preserve">are </w:t>
      </w:r>
      <w:r w:rsidR="0015199A" w:rsidRPr="006737FF">
        <w:t>eligible</w:t>
      </w:r>
      <w:r w:rsidR="001276B5" w:rsidRPr="006737FF">
        <w:t xml:space="preserve"> for</w:t>
      </w:r>
      <w:r w:rsidRPr="006737FF">
        <w:t xml:space="preserve"> VET Student Loans. </w:t>
      </w:r>
      <w:r w:rsidR="00F3581C" w:rsidRPr="006737FF">
        <w:t>Registered Training Organisations (RTOs) that offer higher level VET qualifications (</w:t>
      </w:r>
      <w:r w:rsidR="00A05D92" w:rsidRPr="006737FF">
        <w:t>d</w:t>
      </w:r>
      <w:r w:rsidR="00F3581C" w:rsidRPr="006737FF">
        <w:t>iploma level and above)</w:t>
      </w:r>
      <w:r w:rsidRPr="006737FF">
        <w:t xml:space="preserve"> and meet specified course provider requirements</w:t>
      </w:r>
      <w:r w:rsidR="00F3581C" w:rsidRPr="006737FF">
        <w:t xml:space="preserve"> may apply to the </w:t>
      </w:r>
      <w:r w:rsidR="00191889" w:rsidRPr="006737FF">
        <w:t xml:space="preserve">Australian </w:t>
      </w:r>
      <w:r w:rsidR="00F3581C" w:rsidRPr="006737FF">
        <w:t>Government to be approved</w:t>
      </w:r>
      <w:r w:rsidRPr="006737FF">
        <w:t xml:space="preserve"> as </w:t>
      </w:r>
      <w:r w:rsidRPr="006737FF">
        <w:rPr>
          <w:rStyle w:val="StrongcolorChar"/>
          <w:color w:val="auto"/>
        </w:rPr>
        <w:t>approved</w:t>
      </w:r>
      <w:r w:rsidR="00F3581C" w:rsidRPr="006737FF">
        <w:rPr>
          <w:rStyle w:val="StrongcolorChar"/>
          <w:color w:val="auto"/>
        </w:rPr>
        <w:t xml:space="preserve"> </w:t>
      </w:r>
      <w:r w:rsidRPr="006737FF">
        <w:rPr>
          <w:rStyle w:val="StrongcolorChar"/>
          <w:color w:val="auto"/>
        </w:rPr>
        <w:t>course providers</w:t>
      </w:r>
      <w:r w:rsidRPr="006737FF">
        <w:t xml:space="preserve">. </w:t>
      </w:r>
      <w:r w:rsidR="00F3581C" w:rsidRPr="006737FF">
        <w:t xml:space="preserve">Ask your course </w:t>
      </w:r>
      <w:r w:rsidR="00F3581C" w:rsidRPr="009436F9">
        <w:t xml:space="preserve">provider if they are approved, or visit </w:t>
      </w:r>
      <w:hyperlink r:id="rId53" w:history="1">
        <w:r w:rsidR="000D274E" w:rsidRPr="00F81DCC">
          <w:rPr>
            <w:rStyle w:val="Hyperlink"/>
            <w:b w:val="0"/>
            <w:u w:val="single"/>
          </w:rPr>
          <w:t>My Skills</w:t>
        </w:r>
      </w:hyperlink>
      <w:r w:rsidR="000D274E">
        <w:t xml:space="preserve"> </w:t>
      </w:r>
      <w:r w:rsidR="00D72C8C" w:rsidRPr="00965193">
        <w:t>and look for the ‘VSL’ logo</w:t>
      </w:r>
      <w:r w:rsidR="00DF4F6D">
        <w:t xml:space="preserve"> in bold font</w:t>
      </w:r>
      <w:r w:rsidR="00F3581C" w:rsidRPr="00D441B7">
        <w:t>.</w:t>
      </w:r>
      <w:r w:rsidR="00F3581C" w:rsidRPr="006E5BE1">
        <w:rPr>
          <w:color w:val="292065"/>
        </w:rPr>
        <w:t xml:space="preserve"> </w:t>
      </w:r>
    </w:p>
    <w:p w14:paraId="35300857" w14:textId="2DAF224C" w:rsidR="00127F6D" w:rsidRPr="00D441B7" w:rsidRDefault="00127F6D" w:rsidP="00127F6D">
      <w:pPr>
        <w:pStyle w:val="Heading2"/>
        <w:rPr>
          <w:rFonts w:eastAsiaTheme="minorHAnsi"/>
        </w:rPr>
      </w:pPr>
      <w:bookmarkStart w:id="27" w:name="_Toc29970988"/>
      <w:r w:rsidRPr="00D441B7">
        <w:rPr>
          <w:rFonts w:eastAsiaTheme="minorHAnsi"/>
        </w:rPr>
        <w:t>2.</w:t>
      </w:r>
      <w:r w:rsidR="00F3581C" w:rsidRPr="00D441B7">
        <w:rPr>
          <w:rFonts w:eastAsiaTheme="minorHAnsi"/>
        </w:rPr>
        <w:t>3</w:t>
      </w:r>
      <w:r w:rsidRPr="00D441B7">
        <w:rPr>
          <w:rFonts w:eastAsiaTheme="minorHAnsi"/>
        </w:rPr>
        <w:t xml:space="preserve"> Academic suitability</w:t>
      </w:r>
      <w:bookmarkEnd w:id="27"/>
    </w:p>
    <w:p w14:paraId="0EBCC0CF" w14:textId="77777777" w:rsidR="00127F6D" w:rsidRDefault="00127F6D" w:rsidP="00F3581C">
      <w:r w:rsidRPr="00B15495">
        <w:t xml:space="preserve">You must </w:t>
      </w:r>
      <w:r>
        <w:t xml:space="preserve">have been assessed by </w:t>
      </w:r>
      <w:r w:rsidRPr="00B15495">
        <w:t xml:space="preserve">your </w:t>
      </w:r>
      <w:r>
        <w:t xml:space="preserve">course </w:t>
      </w:r>
      <w:r w:rsidRPr="00B15495">
        <w:t>provider</w:t>
      </w:r>
      <w:r>
        <w:t xml:space="preserve"> as academically suited to undertake the course </w:t>
      </w:r>
      <w:r w:rsidRPr="00B15495">
        <w:t xml:space="preserve">to access </w:t>
      </w:r>
      <w:r>
        <w:t xml:space="preserve">a </w:t>
      </w:r>
      <w:r w:rsidRPr="00B15495">
        <w:t xml:space="preserve">VET </w:t>
      </w:r>
      <w:r>
        <w:t>Student Loan</w:t>
      </w:r>
      <w:r w:rsidR="00B300B1">
        <w:t xml:space="preserve"> for that course</w:t>
      </w:r>
      <w:r>
        <w:t>.</w:t>
      </w:r>
      <w:r w:rsidRPr="00B15495">
        <w:t xml:space="preserve"> </w:t>
      </w:r>
    </w:p>
    <w:p w14:paraId="7A3D7872" w14:textId="77777777" w:rsidR="00B300B1" w:rsidRDefault="00127F6D" w:rsidP="00F3581C">
      <w:r>
        <w:t>To be assessed as academically suited, you must provide</w:t>
      </w:r>
      <w:r w:rsidR="00B300B1">
        <w:t xml:space="preserve"> either:</w:t>
      </w:r>
    </w:p>
    <w:p w14:paraId="459A6D68" w14:textId="583338B5" w:rsidR="00433A71" w:rsidRDefault="00127F6D" w:rsidP="00391769">
      <w:pPr>
        <w:pStyle w:val="ListParagraph"/>
        <w:widowControl w:val="0"/>
        <w:numPr>
          <w:ilvl w:val="0"/>
          <w:numId w:val="6"/>
        </w:numPr>
        <w:ind w:left="567" w:hanging="425"/>
      </w:pPr>
      <w:r w:rsidRPr="00B15495">
        <w:t>your Australian Senior Secondary Certificate of Education (year 12 Certificate)</w:t>
      </w:r>
      <w:r w:rsidR="00433A71" w:rsidRPr="004A13B9">
        <w:rPr>
          <w:rStyle w:val="FootnoteReference"/>
        </w:rPr>
        <w:footnoteReference w:id="4"/>
      </w:r>
      <w:r w:rsidR="00433A71" w:rsidRPr="004A13B9">
        <w:rPr>
          <w:rStyle w:val="FootnoteReference"/>
        </w:rPr>
        <w:t xml:space="preserve"> </w:t>
      </w:r>
      <w:r w:rsidR="00433A71">
        <w:t>or</w:t>
      </w:r>
    </w:p>
    <w:p w14:paraId="5D4BDF15" w14:textId="55840AAD" w:rsidR="00433A71" w:rsidRPr="00F8177E" w:rsidRDefault="00433A71" w:rsidP="00391769">
      <w:pPr>
        <w:pStyle w:val="ListParagraph"/>
        <w:widowControl w:val="0"/>
        <w:numPr>
          <w:ilvl w:val="0"/>
          <w:numId w:val="6"/>
        </w:numPr>
        <w:ind w:left="567" w:hanging="425"/>
      </w:pPr>
      <w:r w:rsidRPr="00391769">
        <w:t>your International Baccalaureate Diploma Programme (IB) diploma OR</w:t>
      </w:r>
    </w:p>
    <w:p w14:paraId="323898FC" w14:textId="37BC2D0E" w:rsidR="002C52E4" w:rsidRDefault="002C52E4" w:rsidP="00391769">
      <w:pPr>
        <w:pStyle w:val="ListParagraph"/>
        <w:widowControl w:val="0"/>
        <w:numPr>
          <w:ilvl w:val="0"/>
          <w:numId w:val="6"/>
        </w:numPr>
        <w:ind w:left="567" w:hanging="425"/>
      </w:pPr>
      <w:r>
        <w:t>a certificate showing that you have been awarded a qualification at level</w:t>
      </w:r>
      <w:r w:rsidR="00DA40D9">
        <w:t> </w:t>
      </w:r>
      <w:r>
        <w:t>4 or above in the Australian Qualifications Framework (AQF)</w:t>
      </w:r>
      <w:r w:rsidR="00433A71">
        <w:t>,</w:t>
      </w:r>
      <w:r w:rsidR="00433A71" w:rsidRPr="00433A71">
        <w:t xml:space="preserve"> </w:t>
      </w:r>
      <w:r w:rsidR="00433A71" w:rsidRPr="00F8177E">
        <w:t>or at a level in a framework that preceded the AQF that is equivalent to level 4 or above in the AQF</w:t>
      </w:r>
      <w:r>
        <w:t xml:space="preserve"> </w:t>
      </w:r>
      <w:r w:rsidR="005E6275">
        <w:t>(where the course</w:t>
      </w:r>
      <w:r>
        <w:t xml:space="preserve"> was delivered in English). The certificate must be: </w:t>
      </w:r>
    </w:p>
    <w:p w14:paraId="4E4A5004" w14:textId="7FD9FB1A" w:rsidR="002C52E4" w:rsidRDefault="002C52E4" w:rsidP="00391769">
      <w:pPr>
        <w:pStyle w:val="ListParagraph"/>
        <w:numPr>
          <w:ilvl w:val="1"/>
          <w:numId w:val="31"/>
        </w:numPr>
        <w:ind w:left="993" w:hanging="426"/>
      </w:pPr>
      <w:r>
        <w:t xml:space="preserve">a document issued by a body registered </w:t>
      </w:r>
      <w:r w:rsidR="005E6275">
        <w:t>to award</w:t>
      </w:r>
      <w:r>
        <w:t xml:space="preserve"> the qualification in the AQF in Australia; or</w:t>
      </w:r>
    </w:p>
    <w:p w14:paraId="516FC81C" w14:textId="1AAEE470" w:rsidR="00127F6D" w:rsidRPr="007C6419" w:rsidRDefault="002C52E4" w:rsidP="00391769">
      <w:pPr>
        <w:pStyle w:val="ListParagraph"/>
        <w:numPr>
          <w:ilvl w:val="1"/>
          <w:numId w:val="31"/>
        </w:numPr>
        <w:ind w:left="993" w:hanging="426"/>
      </w:pPr>
      <w:r>
        <w:t>a letter or certificate issued by a Federal, State, or Territory government agency which assesses overseas qualifications</w:t>
      </w:r>
      <w:r w:rsidR="00A00E22">
        <w:t xml:space="preserve"> and which shows</w:t>
      </w:r>
      <w:r>
        <w:t xml:space="preserve"> that your qualification has been determined to be equivalent or comparable to a qualification in the AQF at level 4 or above.</w:t>
      </w:r>
      <w:r w:rsidR="00127F6D" w:rsidRPr="00B15495">
        <w:t xml:space="preserve"> </w:t>
      </w:r>
    </w:p>
    <w:p w14:paraId="485CAE3E" w14:textId="59DF5155" w:rsidR="00127F6D" w:rsidRPr="00B15495" w:rsidRDefault="00127F6D" w:rsidP="00F3581C">
      <w:r w:rsidRPr="00B15495">
        <w:t>If you do not have an Australian year 12 Certificate</w:t>
      </w:r>
      <w:r>
        <w:t xml:space="preserve"> or have not successfully completed an AQF Certificate IV or higher qualification</w:t>
      </w:r>
      <w:r w:rsidRPr="00B15495">
        <w:t>, you must sit an approved Language, Literacy and Numeracy (LLN) test and be assessed as competent at Exit Level 3 in the Australian Core Skills Framework in both reading and numeracy. Your provider will conduct this test and notify you of your result.</w:t>
      </w:r>
    </w:p>
    <w:p w14:paraId="269552B9" w14:textId="592455B3" w:rsidR="00127F6D" w:rsidRDefault="00127F6D" w:rsidP="00E52452">
      <w:r w:rsidRPr="00B15495">
        <w:t xml:space="preserve">Your provider must set out these </w:t>
      </w:r>
      <w:r>
        <w:t>academic suitability</w:t>
      </w:r>
      <w:r w:rsidRPr="00B15495">
        <w:t xml:space="preserve"> requirements in its </w:t>
      </w:r>
      <w:r w:rsidR="00E41709" w:rsidRPr="003E2C1D">
        <w:rPr>
          <w:rStyle w:val="StrongcolorChar"/>
          <w:color w:val="auto"/>
        </w:rPr>
        <w:t xml:space="preserve">student </w:t>
      </w:r>
      <w:r w:rsidR="0063744E" w:rsidRPr="003E2C1D">
        <w:rPr>
          <w:rStyle w:val="StrongcolorChar"/>
          <w:color w:val="auto"/>
        </w:rPr>
        <w:t>entry procedure</w:t>
      </w:r>
      <w:r w:rsidR="0063744E" w:rsidRPr="003E2C1D">
        <w:t xml:space="preserve"> </w:t>
      </w:r>
      <w:r w:rsidRPr="00B15495">
        <w:t>on its website.</w:t>
      </w:r>
    </w:p>
    <w:p w14:paraId="4F746475" w14:textId="7D191481" w:rsidR="006B30B4" w:rsidRDefault="00127F6D" w:rsidP="004A1FEC">
      <w:pPr>
        <w:pStyle w:val="Heading2"/>
        <w:rPr>
          <w:rFonts w:eastAsiaTheme="minorHAnsi"/>
        </w:rPr>
      </w:pPr>
      <w:bookmarkStart w:id="28" w:name="_Toc29970989"/>
      <w:r w:rsidRPr="00D441B7">
        <w:rPr>
          <w:rFonts w:eastAsiaTheme="minorHAnsi"/>
        </w:rPr>
        <w:t>2.</w:t>
      </w:r>
      <w:r w:rsidR="00E52452" w:rsidRPr="00D441B7">
        <w:rPr>
          <w:rFonts w:eastAsiaTheme="minorHAnsi"/>
        </w:rPr>
        <w:t>4</w:t>
      </w:r>
      <w:r w:rsidRPr="00D441B7">
        <w:rPr>
          <w:rFonts w:eastAsiaTheme="minorHAnsi"/>
        </w:rPr>
        <w:t xml:space="preserve"> What are the citizenship and residency requirements?</w:t>
      </w:r>
      <w:bookmarkEnd w:id="28"/>
    </w:p>
    <w:p w14:paraId="499340A6" w14:textId="098D34E0" w:rsidR="00E52452" w:rsidRPr="00C6034C" w:rsidRDefault="00E52452" w:rsidP="006B30B4">
      <w:r w:rsidRPr="006B30B4">
        <w:t xml:space="preserve">To meet the </w:t>
      </w:r>
      <w:r w:rsidR="0046215B">
        <w:t xml:space="preserve">VET Student Loans </w:t>
      </w:r>
      <w:r w:rsidRPr="006B30B4">
        <w:t>citizenship and residency requirements you must be either:</w:t>
      </w:r>
    </w:p>
    <w:p w14:paraId="3123F80C" w14:textId="77777777" w:rsidR="00127F6D" w:rsidRPr="006737FF" w:rsidRDefault="00127F6D" w:rsidP="00391769">
      <w:pPr>
        <w:pStyle w:val="ListParagraph"/>
        <w:widowControl w:val="0"/>
        <w:numPr>
          <w:ilvl w:val="0"/>
          <w:numId w:val="6"/>
        </w:numPr>
        <w:ind w:left="567" w:hanging="425"/>
      </w:pPr>
      <w:r w:rsidRPr="00F20947">
        <w:t xml:space="preserve">an </w:t>
      </w:r>
      <w:r w:rsidRPr="006737FF">
        <w:t xml:space="preserve">Australian citizen, or </w:t>
      </w:r>
    </w:p>
    <w:p w14:paraId="4BEFB2BC" w14:textId="39D4A586" w:rsidR="00127F6D" w:rsidRPr="006737FF" w:rsidRDefault="00127F6D" w:rsidP="00391769">
      <w:pPr>
        <w:pStyle w:val="ListParagraph"/>
        <w:widowControl w:val="0"/>
        <w:numPr>
          <w:ilvl w:val="0"/>
          <w:numId w:val="6"/>
        </w:numPr>
        <w:ind w:left="567" w:hanging="425"/>
      </w:pPr>
      <w:r w:rsidRPr="006737FF">
        <w:t xml:space="preserve">a </w:t>
      </w:r>
      <w:r w:rsidR="00B300B1" w:rsidRPr="006737FF">
        <w:t xml:space="preserve">qualifying </w:t>
      </w:r>
      <w:r w:rsidRPr="00391769">
        <w:rPr>
          <w:b/>
        </w:rPr>
        <w:t>New Zealand Special Category Visa holder</w:t>
      </w:r>
      <w:r w:rsidR="002708CE" w:rsidRPr="00391769">
        <w:rPr>
          <w:b/>
        </w:rPr>
        <w:t>,</w:t>
      </w:r>
      <w:r w:rsidRPr="00391769">
        <w:t xml:space="preserve"> </w:t>
      </w:r>
      <w:r w:rsidRPr="006737FF">
        <w:t>who meets the long term residency requirements (refer to the glossary), or</w:t>
      </w:r>
    </w:p>
    <w:p w14:paraId="45A8AFFC" w14:textId="4B6E16B0" w:rsidR="00127F6D" w:rsidRPr="006737FF" w:rsidRDefault="00127F6D" w:rsidP="00391769">
      <w:pPr>
        <w:pStyle w:val="ListParagraph"/>
        <w:widowControl w:val="0"/>
        <w:numPr>
          <w:ilvl w:val="0"/>
          <w:numId w:val="6"/>
        </w:numPr>
        <w:ind w:left="567" w:hanging="425"/>
      </w:pPr>
      <w:r w:rsidRPr="006737FF">
        <w:t xml:space="preserve">a permanent humanitarian visa holder who is usually resident in Australia. </w:t>
      </w:r>
    </w:p>
    <w:p w14:paraId="737440A4" w14:textId="485CC97F" w:rsidR="00127F6D" w:rsidRDefault="00127F6D" w:rsidP="00E52452">
      <w:r w:rsidRPr="006737FF">
        <w:t xml:space="preserve">You cannot access VET Student Loans for a course </w:t>
      </w:r>
      <w:r w:rsidR="00903ED9" w:rsidRPr="006737FF">
        <w:t>that</w:t>
      </w:r>
      <w:r w:rsidRPr="006737FF">
        <w:t xml:space="preserve"> is taught primarily at an overseas </w:t>
      </w:r>
      <w:r w:rsidRPr="00B15495">
        <w:t>campus.</w:t>
      </w:r>
    </w:p>
    <w:p w14:paraId="4DE0DB93" w14:textId="77777777" w:rsidR="00B15CFB" w:rsidRPr="00B15CFB" w:rsidRDefault="00127F6D" w:rsidP="00E52452">
      <w:pPr>
        <w:rPr>
          <w:b/>
        </w:rPr>
      </w:pPr>
      <w:r w:rsidRPr="00B15CFB">
        <w:rPr>
          <w:b/>
        </w:rPr>
        <w:lastRenderedPageBreak/>
        <w:t>Need to check your visa subclass?</w:t>
      </w:r>
    </w:p>
    <w:p w14:paraId="465463F4" w14:textId="77777777" w:rsidR="00127F6D" w:rsidRPr="00646B07" w:rsidRDefault="00127F6D" w:rsidP="00E52452">
      <w:r w:rsidRPr="00646B07">
        <w:t xml:space="preserve">Your provider will need proof of your visa status to verify your eligibility. With your permission and your passport details, </w:t>
      </w:r>
      <w:r>
        <w:t>provider</w:t>
      </w:r>
      <w:r w:rsidRPr="00646B07">
        <w:t>s registered with Visa Entitlement Verification Online (VEVO) can confirm your visa status. Alternatively, send your details directly to them, using VEVO’s</w:t>
      </w:r>
      <w:r>
        <w:t xml:space="preserve"> send email </w:t>
      </w:r>
      <w:r w:rsidRPr="000730C7">
        <w:t xml:space="preserve">function. </w:t>
      </w:r>
      <w:r w:rsidRPr="00646B07">
        <w:t xml:space="preserve">VEVO is a free, online service that allows visa holders and registered Australian organisations, such as </w:t>
      </w:r>
      <w:r>
        <w:t>provider</w:t>
      </w:r>
      <w:r w:rsidRPr="00646B07">
        <w:t xml:space="preserve">s, to check the details and conditions of a visa. </w:t>
      </w:r>
    </w:p>
    <w:p w14:paraId="2E8B6168" w14:textId="53375B8F" w:rsidR="00127F6D" w:rsidRPr="00342C8B" w:rsidRDefault="00127F6D" w:rsidP="00E52452">
      <w:r w:rsidRPr="00646B07">
        <w:t xml:space="preserve">To access the VEVO service, please visit </w:t>
      </w:r>
      <w:hyperlink r:id="rId54" w:history="1">
        <w:r w:rsidR="000D274E" w:rsidRPr="001272E0">
          <w:rPr>
            <w:rStyle w:val="Hyperlink"/>
            <w:b w:val="0"/>
            <w:u w:val="single"/>
          </w:rPr>
          <w:t>Check visa details and conditions</w:t>
        </w:r>
      </w:hyperlink>
      <w:r w:rsidR="000D274E">
        <w:t xml:space="preserve">. </w:t>
      </w:r>
    </w:p>
    <w:p w14:paraId="34249D7C" w14:textId="19DC7255" w:rsidR="00127F6D" w:rsidRPr="006737FF" w:rsidRDefault="00127F6D" w:rsidP="00E52452">
      <w:r w:rsidRPr="00B15495">
        <w:t xml:space="preserve">If you are not eligible for </w:t>
      </w:r>
      <w:r w:rsidRPr="00242ED9">
        <w:t xml:space="preserve">a </w:t>
      </w:r>
      <w:r w:rsidRPr="00B15495">
        <w:t xml:space="preserve">VET </w:t>
      </w:r>
      <w:r>
        <w:t>Student L</w:t>
      </w:r>
      <w:r w:rsidRPr="00242ED9">
        <w:t>oan</w:t>
      </w:r>
      <w:r w:rsidRPr="00B15495">
        <w:t xml:space="preserve">, you will need </w:t>
      </w:r>
      <w:r w:rsidRPr="006737FF">
        <w:t xml:space="preserve">to confirm upfront payment dates and arrangements with your provider directly. If you cannot pay part or all of your </w:t>
      </w:r>
      <w:r w:rsidRPr="006737FF">
        <w:rPr>
          <w:b/>
        </w:rPr>
        <w:t>tuition fees</w:t>
      </w:r>
      <w:r w:rsidRPr="006737FF">
        <w:t xml:space="preserve"> upfront, you should contact your provider as some may offer their own payment options or plans.</w:t>
      </w:r>
    </w:p>
    <w:p w14:paraId="391AEB97" w14:textId="39DA10F6" w:rsidR="00422E56" w:rsidRPr="006737FF" w:rsidRDefault="00422E56" w:rsidP="00E52452">
      <w:pPr>
        <w:rPr>
          <w:b/>
        </w:rPr>
      </w:pPr>
      <w:r w:rsidRPr="006737FF">
        <w:rPr>
          <w:b/>
        </w:rPr>
        <w:t>How to provide proof of Australian Citizenship?</w:t>
      </w:r>
    </w:p>
    <w:p w14:paraId="3913F02E" w14:textId="19D2E749" w:rsidR="001D7376" w:rsidRPr="006737FF" w:rsidRDefault="001D7376" w:rsidP="001D7376">
      <w:r w:rsidRPr="006737FF">
        <w:t xml:space="preserve">In assessing an application for a VET Student Loan your </w:t>
      </w:r>
      <w:r w:rsidRPr="006737FF">
        <w:rPr>
          <w:b/>
        </w:rPr>
        <w:t>approved course provider</w:t>
      </w:r>
      <w:r w:rsidRPr="006737FF">
        <w:t xml:space="preserve"> must be satisfied that </w:t>
      </w:r>
      <w:r w:rsidR="001D48DB" w:rsidRPr="006737FF">
        <w:t xml:space="preserve">you meet the eligibility criteria, including your citizenship eligibility.  </w:t>
      </w:r>
      <w:r w:rsidRPr="006737FF">
        <w:t xml:space="preserve">The evidence required to demonstrate that </w:t>
      </w:r>
      <w:r w:rsidR="001D48DB" w:rsidRPr="006737FF">
        <w:t xml:space="preserve">you are </w:t>
      </w:r>
      <w:r w:rsidRPr="006737FF">
        <w:t xml:space="preserve">an Australian citizen may differ depending on whether </w:t>
      </w:r>
      <w:r w:rsidR="001D48DB" w:rsidRPr="006737FF">
        <w:t>you were</w:t>
      </w:r>
      <w:r w:rsidRPr="006737FF">
        <w:t>:</w:t>
      </w:r>
    </w:p>
    <w:p w14:paraId="4CF1F54B" w14:textId="77777777" w:rsidR="001D7376" w:rsidRPr="006737FF" w:rsidRDefault="001D7376" w:rsidP="00391769">
      <w:pPr>
        <w:pStyle w:val="ListParagraph"/>
        <w:widowControl w:val="0"/>
        <w:numPr>
          <w:ilvl w:val="0"/>
          <w:numId w:val="6"/>
        </w:numPr>
        <w:ind w:left="567" w:hanging="425"/>
      </w:pPr>
      <w:r w:rsidRPr="006737FF">
        <w:t>born overseas</w:t>
      </w:r>
    </w:p>
    <w:p w14:paraId="795C1D41" w14:textId="77777777" w:rsidR="001D7376" w:rsidRPr="006737FF" w:rsidRDefault="001D7376" w:rsidP="00391769">
      <w:pPr>
        <w:pStyle w:val="ListParagraph"/>
        <w:widowControl w:val="0"/>
        <w:numPr>
          <w:ilvl w:val="0"/>
          <w:numId w:val="6"/>
        </w:numPr>
        <w:ind w:left="567" w:hanging="425"/>
      </w:pPr>
      <w:r w:rsidRPr="006737FF">
        <w:t>born in Australia before 20 August 1986</w:t>
      </w:r>
    </w:p>
    <w:p w14:paraId="5DDB2CBD" w14:textId="28099A72" w:rsidR="001D7376" w:rsidRPr="006737FF" w:rsidRDefault="001D7376" w:rsidP="00391769">
      <w:pPr>
        <w:pStyle w:val="ListParagraph"/>
        <w:widowControl w:val="0"/>
        <w:numPr>
          <w:ilvl w:val="0"/>
          <w:numId w:val="6"/>
        </w:numPr>
        <w:ind w:left="567" w:hanging="425"/>
      </w:pPr>
      <w:r w:rsidRPr="006737FF">
        <w:t>born in Australia on or after 20 August 1986</w:t>
      </w:r>
      <w:r w:rsidR="003065C6" w:rsidRPr="006737FF">
        <w:t>.</w:t>
      </w:r>
    </w:p>
    <w:p w14:paraId="7DC9790B" w14:textId="32267294" w:rsidR="00422E56" w:rsidRDefault="00D37C7D" w:rsidP="006E5BE1">
      <w:pPr>
        <w:spacing w:before="240"/>
      </w:pPr>
      <w:r w:rsidRPr="006737FF">
        <w:t xml:space="preserve">Your </w:t>
      </w:r>
      <w:r w:rsidRPr="006737FF">
        <w:rPr>
          <w:b/>
        </w:rPr>
        <w:t>approved course provider</w:t>
      </w:r>
      <w:r w:rsidRPr="006737FF">
        <w:t xml:space="preserve"> will advise you what </w:t>
      </w:r>
      <w:r w:rsidR="003065C6" w:rsidRPr="006737FF">
        <w:t xml:space="preserve">documentation </w:t>
      </w:r>
      <w:r w:rsidRPr="006737FF">
        <w:t>you will need to provide</w:t>
      </w:r>
      <w:r w:rsidR="001D48DB" w:rsidRPr="006737FF">
        <w:t xml:space="preserve"> to evidence your Australian citizenship</w:t>
      </w:r>
      <w:r w:rsidRPr="006737FF">
        <w:t>.</w:t>
      </w:r>
      <w:r w:rsidR="001D48DB" w:rsidRPr="006737FF">
        <w:t xml:space="preserve"> You can obtain a citizenship certificate by lodging a </w:t>
      </w:r>
      <w:hyperlink r:id="rId55" w:history="1">
        <w:r w:rsidR="001D48DB" w:rsidRPr="006737FF">
          <w:rPr>
            <w:rStyle w:val="Hyperlink"/>
            <w:b w:val="0"/>
            <w:bCs/>
            <w:u w:val="single"/>
          </w:rPr>
          <w:t>Form 119 Application for evidence of Australian citizenship</w:t>
        </w:r>
      </w:hyperlink>
      <w:r w:rsidR="001D48DB" w:rsidRPr="006737FF">
        <w:rPr>
          <w:b/>
          <w:bCs/>
        </w:rPr>
        <w:t xml:space="preserve"> </w:t>
      </w:r>
      <w:r w:rsidR="001D48DB" w:rsidRPr="006737FF">
        <w:t>with the Department of Home Affa</w:t>
      </w:r>
      <w:r w:rsidR="001D48DB">
        <w:t>irs.</w:t>
      </w:r>
    </w:p>
    <w:p w14:paraId="7BBA7B8E" w14:textId="74B8EEFF" w:rsidR="00127F6D" w:rsidRPr="00C51D16" w:rsidRDefault="00127F6D" w:rsidP="00127F6D">
      <w:pPr>
        <w:pStyle w:val="Heading2"/>
        <w:rPr>
          <w:rFonts w:eastAsiaTheme="minorHAnsi"/>
        </w:rPr>
      </w:pPr>
      <w:bookmarkStart w:id="29" w:name="_Toc29970990"/>
      <w:r w:rsidRPr="00C51D16">
        <w:rPr>
          <w:rFonts w:eastAsiaTheme="minorHAnsi"/>
        </w:rPr>
        <w:t>2.</w:t>
      </w:r>
      <w:r w:rsidR="00E52452" w:rsidRPr="00C51D16">
        <w:rPr>
          <w:rFonts w:eastAsiaTheme="minorHAnsi"/>
        </w:rPr>
        <w:t>5</w:t>
      </w:r>
      <w:r w:rsidRPr="00C51D16">
        <w:rPr>
          <w:rFonts w:eastAsiaTheme="minorHAnsi"/>
        </w:rPr>
        <w:t xml:space="preserve"> How much can I borrow? What is the</w:t>
      </w:r>
      <w:r w:rsidRPr="00C51D16">
        <w:t xml:space="preserve"> </w:t>
      </w:r>
      <w:r w:rsidRPr="00C51D16">
        <w:rPr>
          <w:rFonts w:eastAsiaTheme="minorHAnsi"/>
        </w:rPr>
        <w:t xml:space="preserve">HELP </w:t>
      </w:r>
      <w:r w:rsidR="00826016">
        <w:rPr>
          <w:rFonts w:eastAsiaTheme="minorHAnsi"/>
        </w:rPr>
        <w:t xml:space="preserve">loan </w:t>
      </w:r>
      <w:r w:rsidRPr="00C51D16">
        <w:rPr>
          <w:rFonts w:eastAsiaTheme="minorHAnsi"/>
        </w:rPr>
        <w:t>limit?</w:t>
      </w:r>
      <w:bookmarkEnd w:id="29"/>
    </w:p>
    <w:p w14:paraId="3C22EACD" w14:textId="3BDDD37F" w:rsidR="00127F6D" w:rsidRPr="006737FF" w:rsidRDefault="00127F6D" w:rsidP="00E52452">
      <w:r w:rsidRPr="009436F9">
        <w:t xml:space="preserve">You can borrow up </w:t>
      </w:r>
      <w:r w:rsidRPr="006737FF">
        <w:t xml:space="preserve">to the </w:t>
      </w:r>
      <w:r w:rsidR="00CF7CB8" w:rsidRPr="005E63F7">
        <w:rPr>
          <w:b/>
        </w:rPr>
        <w:t>HELP loan limit</w:t>
      </w:r>
      <w:r w:rsidR="00CF7CB8">
        <w:t xml:space="preserve"> </w:t>
      </w:r>
      <w:r w:rsidRPr="006737FF">
        <w:t xml:space="preserve">to pay your </w:t>
      </w:r>
      <w:r w:rsidRPr="006737FF">
        <w:rPr>
          <w:b/>
        </w:rPr>
        <w:t>tuition fees</w:t>
      </w:r>
      <w:r w:rsidRPr="006737FF">
        <w:t>. The HELP</w:t>
      </w:r>
      <w:r w:rsidR="00826016">
        <w:t xml:space="preserve"> loan</w:t>
      </w:r>
      <w:r w:rsidRPr="006737FF">
        <w:t xml:space="preserve"> limit is the total amount available to you under VET Student Loans, </w:t>
      </w:r>
      <w:r w:rsidR="00310035" w:rsidRPr="006737FF">
        <w:rPr>
          <w:rStyle w:val="StrongcolorChar"/>
          <w:color w:val="auto"/>
        </w:rPr>
        <w:t>VET FEE-HELP</w:t>
      </w:r>
      <w:r w:rsidR="00826016">
        <w:t>,</w:t>
      </w:r>
      <w:r w:rsidRPr="006737FF">
        <w:t xml:space="preserve"> </w:t>
      </w:r>
      <w:r w:rsidRPr="006737FF">
        <w:rPr>
          <w:rStyle w:val="StrongcolorChar"/>
          <w:color w:val="auto"/>
        </w:rPr>
        <w:t>FEE-HELP</w:t>
      </w:r>
      <w:r w:rsidRPr="006737FF">
        <w:t xml:space="preserve"> </w:t>
      </w:r>
      <w:r w:rsidR="00826016">
        <w:t>and HECS-HELP</w:t>
      </w:r>
      <w:r w:rsidRPr="006737FF">
        <w:t xml:space="preserve">. Any amount you borrow under VET Student Loans, </w:t>
      </w:r>
      <w:r w:rsidR="00310035" w:rsidRPr="006737FF">
        <w:rPr>
          <w:rStyle w:val="StrongcolorChar"/>
          <w:color w:val="auto"/>
        </w:rPr>
        <w:t>VET FEE-HELP</w:t>
      </w:r>
      <w:r w:rsidR="00826016">
        <w:t>,</w:t>
      </w:r>
      <w:r w:rsidR="00C568AA">
        <w:t xml:space="preserve"> </w:t>
      </w:r>
      <w:r w:rsidRPr="006737FF">
        <w:rPr>
          <w:b/>
        </w:rPr>
        <w:t>FEE</w:t>
      </w:r>
      <w:r w:rsidR="00B30E27" w:rsidRPr="006737FF">
        <w:rPr>
          <w:b/>
        </w:rPr>
        <w:noBreakHyphen/>
      </w:r>
      <w:r w:rsidRPr="006737FF">
        <w:rPr>
          <w:b/>
        </w:rPr>
        <w:t xml:space="preserve">HELP </w:t>
      </w:r>
      <w:r w:rsidR="00826016">
        <w:rPr>
          <w:b/>
        </w:rPr>
        <w:t xml:space="preserve">or HECS-HELP </w:t>
      </w:r>
      <w:r w:rsidRPr="006737FF">
        <w:t xml:space="preserve">will be added together until you reach the </w:t>
      </w:r>
      <w:r w:rsidRPr="006737FF">
        <w:rPr>
          <w:b/>
        </w:rPr>
        <w:t xml:space="preserve">HELP </w:t>
      </w:r>
      <w:r w:rsidR="00826016">
        <w:rPr>
          <w:b/>
        </w:rPr>
        <w:t xml:space="preserve">loan </w:t>
      </w:r>
      <w:r w:rsidRPr="006737FF">
        <w:rPr>
          <w:b/>
        </w:rPr>
        <w:t>limit</w:t>
      </w:r>
      <w:r w:rsidRPr="006737FF">
        <w:t xml:space="preserve">. </w:t>
      </w:r>
    </w:p>
    <w:p w14:paraId="1C12ECB8" w14:textId="22B9AE52" w:rsidR="007748D3" w:rsidRPr="006737FF" w:rsidRDefault="00127F6D" w:rsidP="00E52452">
      <w:r w:rsidRPr="006737FF">
        <w:t xml:space="preserve">For </w:t>
      </w:r>
      <w:r w:rsidR="00826016">
        <w:t>2020</w:t>
      </w:r>
      <w:r w:rsidR="00FD0B25" w:rsidRPr="006737FF">
        <w:t>,</w:t>
      </w:r>
      <w:r w:rsidRPr="006737FF">
        <w:t xml:space="preserve"> the </w:t>
      </w:r>
      <w:r w:rsidRPr="006737FF">
        <w:rPr>
          <w:b/>
        </w:rPr>
        <w:t xml:space="preserve">HELP </w:t>
      </w:r>
      <w:r w:rsidR="00956486">
        <w:rPr>
          <w:b/>
        </w:rPr>
        <w:t xml:space="preserve">loan </w:t>
      </w:r>
      <w:r w:rsidRPr="006737FF">
        <w:rPr>
          <w:b/>
        </w:rPr>
        <w:t>limit</w:t>
      </w:r>
      <w:r w:rsidRPr="006737FF">
        <w:t xml:space="preserve"> is $</w:t>
      </w:r>
      <w:r w:rsidR="00570C00" w:rsidRPr="006737FF">
        <w:t>10</w:t>
      </w:r>
      <w:r w:rsidR="00956486">
        <w:t>6,319</w:t>
      </w:r>
      <w:r w:rsidRPr="006737FF">
        <w:t xml:space="preserve"> for most students.</w:t>
      </w:r>
      <w:r w:rsidR="00163031">
        <w:t xml:space="preserve"> </w:t>
      </w:r>
    </w:p>
    <w:p w14:paraId="12BC26FF" w14:textId="39823F16" w:rsidR="00127F6D" w:rsidRPr="001E7E96" w:rsidRDefault="00127F6D" w:rsidP="00127F6D">
      <w:pPr>
        <w:pStyle w:val="Heading2"/>
        <w:rPr>
          <w:rFonts w:eastAsiaTheme="minorHAnsi"/>
        </w:rPr>
      </w:pPr>
      <w:bookmarkStart w:id="30" w:name="_Toc29970991"/>
      <w:r w:rsidRPr="001E7E96">
        <w:rPr>
          <w:rFonts w:eastAsiaTheme="minorHAnsi"/>
        </w:rPr>
        <w:t>2.</w:t>
      </w:r>
      <w:r w:rsidR="00E52452" w:rsidRPr="001E7E96">
        <w:t>6</w:t>
      </w:r>
      <w:r w:rsidRPr="001E7E96">
        <w:rPr>
          <w:rFonts w:eastAsiaTheme="minorHAnsi"/>
        </w:rPr>
        <w:t xml:space="preserve"> What is the HELP balance?</w:t>
      </w:r>
      <w:bookmarkEnd w:id="30"/>
    </w:p>
    <w:p w14:paraId="04F9CC5B" w14:textId="3919FE37" w:rsidR="00127F6D" w:rsidRPr="006737FF" w:rsidRDefault="00127F6D" w:rsidP="00E52452">
      <w:r w:rsidRPr="006737FF">
        <w:t xml:space="preserve">The </w:t>
      </w:r>
      <w:r w:rsidRPr="006737FF">
        <w:rPr>
          <w:rStyle w:val="StrongcolorChar"/>
          <w:color w:val="auto"/>
        </w:rPr>
        <w:t>HELP balance</w:t>
      </w:r>
      <w:r w:rsidRPr="006737FF">
        <w:t xml:space="preserve"> is the available amount of VET Student Loans, </w:t>
      </w:r>
      <w:r w:rsidR="00310035" w:rsidRPr="006737FF">
        <w:rPr>
          <w:rStyle w:val="StrongcolorChar"/>
          <w:color w:val="auto"/>
        </w:rPr>
        <w:t>VET FEE-HELP</w:t>
      </w:r>
      <w:r w:rsidR="009952E8">
        <w:t>,</w:t>
      </w:r>
      <w:r w:rsidR="002C1100">
        <w:t xml:space="preserve"> </w:t>
      </w:r>
      <w:r w:rsidRPr="006737FF">
        <w:rPr>
          <w:b/>
        </w:rPr>
        <w:t>FEE</w:t>
      </w:r>
      <w:r w:rsidRPr="006737FF">
        <w:rPr>
          <w:b/>
        </w:rPr>
        <w:noBreakHyphen/>
      </w:r>
      <w:r w:rsidR="00056E9E" w:rsidRPr="006737FF">
        <w:rPr>
          <w:b/>
        </w:rPr>
        <w:t>HELP</w:t>
      </w:r>
      <w:r w:rsidR="009952E8">
        <w:rPr>
          <w:b/>
        </w:rPr>
        <w:t xml:space="preserve"> </w:t>
      </w:r>
      <w:r w:rsidR="00CA55F5">
        <w:rPr>
          <w:b/>
        </w:rPr>
        <w:t>and/</w:t>
      </w:r>
      <w:r w:rsidR="009952E8">
        <w:rPr>
          <w:b/>
        </w:rPr>
        <w:t>or HECS-HELP</w:t>
      </w:r>
      <w:r w:rsidR="00056E9E" w:rsidRPr="006737FF">
        <w:rPr>
          <w:b/>
        </w:rPr>
        <w:t xml:space="preserve"> </w:t>
      </w:r>
      <w:r w:rsidR="00056E9E" w:rsidRPr="006737FF">
        <w:t>that</w:t>
      </w:r>
      <w:r w:rsidRPr="006737FF">
        <w:t xml:space="preserve"> you have left to use before you reach the </w:t>
      </w:r>
      <w:r w:rsidRPr="006737FF">
        <w:rPr>
          <w:b/>
        </w:rPr>
        <w:t xml:space="preserve">HELP </w:t>
      </w:r>
      <w:r w:rsidR="009952E8">
        <w:rPr>
          <w:b/>
        </w:rPr>
        <w:t xml:space="preserve">loan </w:t>
      </w:r>
      <w:r w:rsidRPr="006737FF">
        <w:rPr>
          <w:b/>
        </w:rPr>
        <w:t>limit</w:t>
      </w:r>
      <w:r w:rsidRPr="006737FF">
        <w:t xml:space="preserve">. </w:t>
      </w:r>
      <w:r w:rsidR="00101115">
        <w:t>Your</w:t>
      </w:r>
      <w:r w:rsidR="00101115" w:rsidRPr="006737FF">
        <w:t xml:space="preserve"> </w:t>
      </w:r>
      <w:r w:rsidR="00101115" w:rsidRPr="006737FF">
        <w:rPr>
          <w:b/>
        </w:rPr>
        <w:t>HELP</w:t>
      </w:r>
      <w:r w:rsidR="00101115">
        <w:rPr>
          <w:b/>
        </w:rPr>
        <w:t xml:space="preserve"> balance</w:t>
      </w:r>
      <w:r w:rsidR="00101115" w:rsidRPr="006737FF">
        <w:t xml:space="preserve"> is </w:t>
      </w:r>
      <w:r w:rsidR="00101115">
        <w:t xml:space="preserve">renewable. This means that any compulsory or voluntary amounts that are repaid from the 2019-20 </w:t>
      </w:r>
      <w:r w:rsidR="00101115" w:rsidRPr="002C0E0D">
        <w:t>financial</w:t>
      </w:r>
      <w:r w:rsidR="00101115">
        <w:t xml:space="preserve"> year onwards will be able to be re-borrowed, up to the </w:t>
      </w:r>
      <w:r w:rsidR="00101115" w:rsidRPr="00137D0C">
        <w:rPr>
          <w:b/>
        </w:rPr>
        <w:t>HELP loan limit</w:t>
      </w:r>
      <w:r w:rsidR="00101115">
        <w:t xml:space="preserve">. </w:t>
      </w:r>
      <w:r w:rsidRPr="006737FF">
        <w:t xml:space="preserve">You are responsible for keeping track of your </w:t>
      </w:r>
      <w:r w:rsidRPr="006737FF">
        <w:rPr>
          <w:b/>
        </w:rPr>
        <w:t>HELP balance</w:t>
      </w:r>
      <w:r w:rsidRPr="006737FF">
        <w:t xml:space="preserve"> and for advising your provider if you do not have enough left to cover your </w:t>
      </w:r>
      <w:r w:rsidRPr="006737FF">
        <w:rPr>
          <w:b/>
        </w:rPr>
        <w:t>tuition fees</w:t>
      </w:r>
      <w:r w:rsidRPr="006737FF">
        <w:t>.</w:t>
      </w:r>
      <w:r w:rsidR="007E4767" w:rsidRPr="006737FF">
        <w:t xml:space="preserve"> </w:t>
      </w:r>
      <w:r w:rsidR="00956486">
        <w:t>Read</w:t>
      </w:r>
      <w:r w:rsidR="00956486" w:rsidRPr="006737FF">
        <w:t xml:space="preserve"> </w:t>
      </w:r>
      <w:r w:rsidRPr="006737FF">
        <w:t xml:space="preserve">section 4.4 for information about how to check your </w:t>
      </w:r>
      <w:r w:rsidRPr="006737FF">
        <w:rPr>
          <w:b/>
        </w:rPr>
        <w:t>HELP balance</w:t>
      </w:r>
      <w:r w:rsidRPr="006737FF">
        <w:t>.</w:t>
      </w:r>
    </w:p>
    <w:p w14:paraId="7E216C29" w14:textId="7C52C127" w:rsidR="00127F6D" w:rsidRPr="001E7E96" w:rsidRDefault="00127F6D" w:rsidP="00163031">
      <w:pPr>
        <w:pStyle w:val="Heading2"/>
        <w:keepNext/>
        <w:rPr>
          <w:rFonts w:eastAsiaTheme="minorHAnsi"/>
        </w:rPr>
      </w:pPr>
      <w:bookmarkStart w:id="31" w:name="_Toc29970992"/>
      <w:r w:rsidRPr="001E7E96">
        <w:rPr>
          <w:rFonts w:eastAsiaTheme="minorHAnsi"/>
        </w:rPr>
        <w:t>2.</w:t>
      </w:r>
      <w:r w:rsidR="00E52452" w:rsidRPr="009D7049">
        <w:rPr>
          <w:rFonts w:eastAsiaTheme="minorHAnsi"/>
        </w:rPr>
        <w:t>7</w:t>
      </w:r>
      <w:r w:rsidRPr="001E7E96">
        <w:rPr>
          <w:rFonts w:eastAsiaTheme="minorHAnsi"/>
        </w:rPr>
        <w:t xml:space="preserve"> Will I be charged interest?</w:t>
      </w:r>
      <w:bookmarkEnd w:id="31"/>
    </w:p>
    <w:p w14:paraId="633F6E6F" w14:textId="6C1D4E15" w:rsidR="00127F6D" w:rsidRPr="006737FF" w:rsidRDefault="00127F6D" w:rsidP="00E52452">
      <w:r w:rsidRPr="009436F9">
        <w:t xml:space="preserve">There is no interest </w:t>
      </w:r>
      <w:r w:rsidRPr="006737FF">
        <w:t xml:space="preserve">charged </w:t>
      </w:r>
      <w:r w:rsidRPr="00916972">
        <w:t xml:space="preserve">on </w:t>
      </w:r>
      <w:r w:rsidR="007748D3" w:rsidRPr="00916972">
        <w:rPr>
          <w:rStyle w:val="StrongcolorChar"/>
          <w:color w:val="auto"/>
        </w:rPr>
        <w:t xml:space="preserve">VETSL </w:t>
      </w:r>
      <w:r w:rsidRPr="00916972">
        <w:rPr>
          <w:b/>
        </w:rPr>
        <w:t>debts</w:t>
      </w:r>
      <w:r w:rsidRPr="00916972">
        <w:t>.</w:t>
      </w:r>
      <w:r w:rsidRPr="00916972">
        <w:rPr>
          <w:b/>
        </w:rPr>
        <w:t xml:space="preserve"> </w:t>
      </w:r>
      <w:r w:rsidRPr="00916972">
        <w:t xml:space="preserve">Your </w:t>
      </w:r>
      <w:r w:rsidR="007748D3" w:rsidRPr="00916972">
        <w:rPr>
          <w:rStyle w:val="StrongcolorChar"/>
          <w:color w:val="auto"/>
        </w:rPr>
        <w:t>VETSL</w:t>
      </w:r>
      <w:r w:rsidR="007748D3" w:rsidRPr="00916972">
        <w:rPr>
          <w:b/>
        </w:rPr>
        <w:t xml:space="preserve"> </w:t>
      </w:r>
      <w:r w:rsidRPr="00916972">
        <w:rPr>
          <w:b/>
        </w:rPr>
        <w:t>debt</w:t>
      </w:r>
      <w:r w:rsidRPr="00916972">
        <w:t xml:space="preserve"> is, however, indexed each year. It increases annually on 1 June to maintain its real value, adjusting in line with changes in the cost of living (as measured by the Consumer Price Index figure released</w:t>
      </w:r>
      <w:r w:rsidRPr="006737FF">
        <w:t xml:space="preserve"> each March).</w:t>
      </w:r>
    </w:p>
    <w:p w14:paraId="137C76D0" w14:textId="20BF862B" w:rsidR="00127F6D" w:rsidRDefault="00127F6D" w:rsidP="00E52452">
      <w:r w:rsidRPr="006737FF">
        <w:lastRenderedPageBreak/>
        <w:t xml:space="preserve">Debts are not indexed until they are 11 months old. You </w:t>
      </w:r>
      <w:r w:rsidRPr="00B15495">
        <w:t xml:space="preserve">can find current and past indexation rates on the </w:t>
      </w:r>
      <w:hyperlink r:id="rId56" w:history="1">
        <w:r w:rsidRPr="00F81DCC">
          <w:rPr>
            <w:rStyle w:val="Hyperlink"/>
            <w:b w:val="0"/>
            <w:u w:val="single"/>
          </w:rPr>
          <w:t>A</w:t>
        </w:r>
        <w:r w:rsidR="005768C7" w:rsidRPr="00F81DCC">
          <w:rPr>
            <w:rStyle w:val="Hyperlink"/>
            <w:b w:val="0"/>
            <w:u w:val="single"/>
          </w:rPr>
          <w:t>ustralian Taxation Office</w:t>
        </w:r>
      </w:hyperlink>
      <w:r w:rsidR="007E4767">
        <w:t xml:space="preserve"> website</w:t>
      </w:r>
      <w:r w:rsidR="005768C7">
        <w:t xml:space="preserve">. </w:t>
      </w:r>
    </w:p>
    <w:p w14:paraId="28E6BEEA" w14:textId="25699420" w:rsidR="00127F6D" w:rsidRPr="001E7E96" w:rsidRDefault="00127F6D" w:rsidP="00127F6D">
      <w:pPr>
        <w:pStyle w:val="Heading2"/>
        <w:rPr>
          <w:rFonts w:eastAsiaTheme="minorHAnsi"/>
        </w:rPr>
      </w:pPr>
      <w:bookmarkStart w:id="32" w:name="_Toc29970993"/>
      <w:r w:rsidRPr="001E7E96">
        <w:rPr>
          <w:rFonts w:eastAsiaTheme="minorHAnsi"/>
        </w:rPr>
        <w:t>2.</w:t>
      </w:r>
      <w:r w:rsidR="00E52452" w:rsidRPr="001E7E96">
        <w:t>8</w:t>
      </w:r>
      <w:r w:rsidRPr="001E7E96">
        <w:rPr>
          <w:rFonts w:eastAsiaTheme="minorHAnsi"/>
        </w:rPr>
        <w:t xml:space="preserve"> Is there a loan fee?</w:t>
      </w:r>
      <w:bookmarkEnd w:id="32"/>
    </w:p>
    <w:p w14:paraId="3736D713" w14:textId="400B857C" w:rsidR="00127F6D" w:rsidRPr="006737FF" w:rsidRDefault="00127F6D" w:rsidP="00E52452">
      <w:r w:rsidRPr="00B15495">
        <w:t xml:space="preserve">Yes, for </w:t>
      </w:r>
      <w:r w:rsidR="001276B5">
        <w:t>most</w:t>
      </w:r>
      <w:r w:rsidR="001276B5" w:rsidRPr="00B15495">
        <w:t xml:space="preserve"> </w:t>
      </w:r>
      <w:r w:rsidRPr="00B15495">
        <w:t>students. A 20</w:t>
      </w:r>
      <w:r w:rsidRPr="00065230">
        <w:t xml:space="preserve"> per cent</w:t>
      </w:r>
      <w:r w:rsidRPr="00B15495">
        <w:t xml:space="preserve"> loan </w:t>
      </w:r>
      <w:r w:rsidRPr="006737FF">
        <w:t xml:space="preserve">fee applies to VET Student Loans for </w:t>
      </w:r>
      <w:r w:rsidRPr="006737FF">
        <w:rPr>
          <w:b/>
        </w:rPr>
        <w:t>full fee paying</w:t>
      </w:r>
      <w:r w:rsidR="00391769">
        <w:rPr>
          <w:b/>
        </w:rPr>
        <w:t>/</w:t>
      </w:r>
      <w:r w:rsidRPr="006737FF">
        <w:rPr>
          <w:b/>
        </w:rPr>
        <w:t>fee for service students</w:t>
      </w:r>
      <w:r w:rsidRPr="006737FF">
        <w:t xml:space="preserve">. The loan fee does not count towards your </w:t>
      </w:r>
      <w:r w:rsidRPr="006737FF">
        <w:rPr>
          <w:b/>
        </w:rPr>
        <w:t xml:space="preserve">HELP </w:t>
      </w:r>
      <w:r w:rsidR="00956486">
        <w:rPr>
          <w:b/>
        </w:rPr>
        <w:t xml:space="preserve">loan </w:t>
      </w:r>
      <w:r w:rsidRPr="006737FF">
        <w:rPr>
          <w:b/>
        </w:rPr>
        <w:t>limit</w:t>
      </w:r>
      <w:r w:rsidRPr="006737FF">
        <w:t xml:space="preserve">. </w:t>
      </w:r>
    </w:p>
    <w:p w14:paraId="4DE5B2FE" w14:textId="3B497636" w:rsidR="00127F6D" w:rsidRPr="006737FF" w:rsidRDefault="00127F6D" w:rsidP="00E52452">
      <w:r w:rsidRPr="006737FF">
        <w:t xml:space="preserve">You do not have to pay the loan fee upfront – it is added to your </w:t>
      </w:r>
      <w:r w:rsidR="007748D3" w:rsidRPr="008049BC">
        <w:rPr>
          <w:b/>
        </w:rPr>
        <w:t>VETSL</w:t>
      </w:r>
      <w:r w:rsidRPr="006737FF">
        <w:rPr>
          <w:b/>
        </w:rPr>
        <w:t xml:space="preserve"> </w:t>
      </w:r>
      <w:r w:rsidRPr="00163031">
        <w:rPr>
          <w:b/>
        </w:rPr>
        <w:t>debt</w:t>
      </w:r>
      <w:r w:rsidRPr="006737FF">
        <w:t xml:space="preserve"> at the </w:t>
      </w:r>
      <w:r w:rsidRPr="006737FF">
        <w:rPr>
          <w:b/>
        </w:rPr>
        <w:t>ATO</w:t>
      </w:r>
      <w:r w:rsidRPr="006737FF">
        <w:t xml:space="preserve">. </w:t>
      </w:r>
    </w:p>
    <w:p w14:paraId="287CE735" w14:textId="76122865" w:rsidR="00BA7282" w:rsidRDefault="00BA7282" w:rsidP="00E52452">
      <w:r>
        <w:t>For example, if you are undertaking a course that costs $</w:t>
      </w:r>
      <w:r w:rsidR="0034702E">
        <w:t>5</w:t>
      </w:r>
      <w:r>
        <w:t xml:space="preserve">,000, </w:t>
      </w:r>
      <w:r w:rsidR="0034702E">
        <w:t xml:space="preserve">and you intend to access a loan for the full cost of the course, </w:t>
      </w:r>
      <w:r>
        <w:t xml:space="preserve">the loan fee </w:t>
      </w:r>
      <w:r w:rsidR="0034702E">
        <w:t xml:space="preserve">will be $1,000 </w:t>
      </w:r>
      <w:r>
        <w:t xml:space="preserve">(i.e. 20% of </w:t>
      </w:r>
      <w:r w:rsidR="0034702E">
        <w:t>$5,000</w:t>
      </w:r>
      <w:r>
        <w:t xml:space="preserve">). So your VET Student Loans debt for that course will be the </w:t>
      </w:r>
      <w:r w:rsidR="0034702E">
        <w:t>loan amount accessed</w:t>
      </w:r>
      <w:r>
        <w:t xml:space="preserve"> (</w:t>
      </w:r>
      <w:r w:rsidR="0034702E">
        <w:t>$5,000</w:t>
      </w:r>
      <w:r>
        <w:t>) + the loan fee (</w:t>
      </w:r>
      <w:r w:rsidR="0034702E">
        <w:t>$1,000</w:t>
      </w:r>
      <w:r>
        <w:t>) = $</w:t>
      </w:r>
      <w:r w:rsidR="0034702E">
        <w:t>6,000</w:t>
      </w:r>
      <w:r>
        <w:t>.</w:t>
      </w:r>
      <w:r w:rsidR="0034702E">
        <w:t xml:space="preserve"> You will incur the loan fee as you progress through your course</w:t>
      </w:r>
      <w:r w:rsidR="0069541C">
        <w:t xml:space="preserve"> on a per-unit basis</w:t>
      </w:r>
      <w:r w:rsidR="0034702E">
        <w:t xml:space="preserve"> – it is added to the loan amount you access for each unit.</w:t>
      </w:r>
    </w:p>
    <w:p w14:paraId="16B8B217" w14:textId="33ED0F9E" w:rsidR="00127F6D" w:rsidRDefault="00127F6D" w:rsidP="00E52452">
      <w:r w:rsidRPr="008049BC">
        <w:t xml:space="preserve">You do not </w:t>
      </w:r>
      <w:r w:rsidR="001855A0" w:rsidRPr="008049BC">
        <w:t xml:space="preserve">incur </w:t>
      </w:r>
      <w:r w:rsidRPr="008049BC">
        <w:t>the loan fee if you are a student who is subsidised by a state or territory government</w:t>
      </w:r>
      <w:r w:rsidR="001855A0" w:rsidRPr="008049BC">
        <w:t xml:space="preserve"> and you are studying a diploma or advanced diploma course</w:t>
      </w:r>
      <w:r w:rsidRPr="008049BC">
        <w:t xml:space="preserve">. If you are not sure if you are a </w:t>
      </w:r>
      <w:r w:rsidRPr="008049BC">
        <w:rPr>
          <w:rStyle w:val="StrongcolorChar"/>
          <w:color w:val="auto"/>
        </w:rPr>
        <w:t xml:space="preserve">subsidised </w:t>
      </w:r>
      <w:r w:rsidR="00F92B42" w:rsidRPr="008049BC">
        <w:rPr>
          <w:rStyle w:val="StrongcolorChar"/>
          <w:color w:val="auto"/>
        </w:rPr>
        <w:t xml:space="preserve">VET </w:t>
      </w:r>
      <w:r w:rsidRPr="008049BC">
        <w:rPr>
          <w:rStyle w:val="StrongcolorChar"/>
          <w:color w:val="auto"/>
        </w:rPr>
        <w:t>student</w:t>
      </w:r>
      <w:r w:rsidRPr="008049BC">
        <w:t xml:space="preserve">, contact your </w:t>
      </w:r>
      <w:r w:rsidRPr="00B15495">
        <w:t>provider directly.</w:t>
      </w:r>
    </w:p>
    <w:p w14:paraId="572C6FBD" w14:textId="77777777" w:rsidR="00127F6D" w:rsidRPr="006A13C0" w:rsidRDefault="00127F6D" w:rsidP="00F92B42">
      <w:pPr>
        <w:pStyle w:val="Heading1"/>
      </w:pPr>
      <w:r>
        <w:br w:type="page"/>
      </w:r>
      <w:bookmarkStart w:id="33" w:name="_Toc29970994"/>
      <w:r w:rsidRPr="006A13C0">
        <w:lastRenderedPageBreak/>
        <w:t>3.  APPLYING FOR A VET STUDENT LOAN</w:t>
      </w:r>
      <w:bookmarkEnd w:id="33"/>
    </w:p>
    <w:p w14:paraId="5EC788B7" w14:textId="6522AA04" w:rsidR="00127F6D" w:rsidRPr="009436F9" w:rsidRDefault="00127F6D" w:rsidP="00940BF0">
      <w:r w:rsidRPr="009436F9">
        <w:t xml:space="preserve">More information about applying </w:t>
      </w:r>
      <w:r w:rsidRPr="006737FF">
        <w:t xml:space="preserve">is </w:t>
      </w:r>
      <w:r w:rsidRPr="009436F9">
        <w:t xml:space="preserve">available at </w:t>
      </w:r>
      <w:hyperlink r:id="rId57" w:history="1">
        <w:r w:rsidR="005768C7" w:rsidRPr="006737FF">
          <w:rPr>
            <w:rStyle w:val="Hyperlink"/>
            <w:b w:val="0"/>
            <w:u w:val="single"/>
          </w:rPr>
          <w:t>VET Student Loans</w:t>
        </w:r>
      </w:hyperlink>
      <w:r w:rsidR="005768C7">
        <w:t xml:space="preserve">. </w:t>
      </w:r>
    </w:p>
    <w:p w14:paraId="27D4B344" w14:textId="77777777" w:rsidR="00127F6D" w:rsidRPr="00A31E40" w:rsidRDefault="00127F6D" w:rsidP="00EC2983">
      <w:pPr>
        <w:pStyle w:val="Heading2"/>
      </w:pPr>
      <w:bookmarkStart w:id="34" w:name="_Toc29970995"/>
      <w:r w:rsidRPr="00A31E40">
        <w:t>3.1 How do I apply for a VET Student Loan?</w:t>
      </w:r>
      <w:bookmarkEnd w:id="34"/>
      <w:r w:rsidRPr="00A31E40">
        <w:t xml:space="preserve"> </w:t>
      </w:r>
    </w:p>
    <w:p w14:paraId="25EE08ED" w14:textId="3739223C" w:rsidR="00127F6D" w:rsidRPr="006737FF" w:rsidRDefault="00127F6D" w:rsidP="00940BF0">
      <w:r w:rsidRPr="009436F9">
        <w:t xml:space="preserve">To apply </w:t>
      </w:r>
      <w:r w:rsidRPr="006737FF">
        <w:t xml:space="preserve">for a VET Student Loan you must complete the </w:t>
      </w:r>
      <w:r w:rsidRPr="005E63F7">
        <w:rPr>
          <w:rStyle w:val="StrongcolorChar"/>
          <w:b w:val="0"/>
          <w:iCs/>
          <w:color w:val="auto"/>
        </w:rPr>
        <w:t xml:space="preserve">Request for </w:t>
      </w:r>
      <w:r w:rsidR="00093261" w:rsidRPr="005E63F7">
        <w:rPr>
          <w:rStyle w:val="StrongcolorChar"/>
          <w:b w:val="0"/>
          <w:iCs/>
          <w:color w:val="auto"/>
        </w:rPr>
        <w:t xml:space="preserve">a </w:t>
      </w:r>
      <w:r w:rsidRPr="005E63F7">
        <w:rPr>
          <w:rStyle w:val="StrongcolorChar"/>
          <w:b w:val="0"/>
          <w:iCs/>
          <w:color w:val="auto"/>
        </w:rPr>
        <w:t>VET Student Loan</w:t>
      </w:r>
      <w:r w:rsidRPr="006737FF">
        <w:rPr>
          <w:rStyle w:val="StrongcolorChar"/>
          <w:iCs/>
          <w:color w:val="auto"/>
        </w:rPr>
        <w:t xml:space="preserve"> </w:t>
      </w:r>
      <w:r w:rsidR="00345971" w:rsidRPr="006737FF">
        <w:rPr>
          <w:b/>
        </w:rPr>
        <w:t>electronic Commonwealth Assistance Form</w:t>
      </w:r>
      <w:r w:rsidRPr="006737FF">
        <w:t xml:space="preserve"> </w:t>
      </w:r>
      <w:r w:rsidR="00345971" w:rsidRPr="006737FF">
        <w:rPr>
          <w:b/>
        </w:rPr>
        <w:t>(eCAF)</w:t>
      </w:r>
      <w:r w:rsidR="00345971" w:rsidRPr="006737FF">
        <w:t xml:space="preserve"> </w:t>
      </w:r>
      <w:r w:rsidRPr="006737FF">
        <w:t xml:space="preserve">by the </w:t>
      </w:r>
      <w:r w:rsidRPr="006737FF">
        <w:rPr>
          <w:rStyle w:val="StrongcolorChar"/>
          <w:color w:val="auto"/>
        </w:rPr>
        <w:t>census day</w:t>
      </w:r>
      <w:r w:rsidRPr="006737FF">
        <w:t>.</w:t>
      </w:r>
    </w:p>
    <w:p w14:paraId="37D9420B" w14:textId="7654882D" w:rsidR="00127F6D" w:rsidRPr="006737FF" w:rsidRDefault="00127F6D" w:rsidP="00940BF0">
      <w:r w:rsidRPr="006737FF">
        <w:t xml:space="preserve">You must first enrol with your provider and indicate you wish to access a VET Student Loan. Your provider will then give the </w:t>
      </w:r>
      <w:r w:rsidR="00C322E9">
        <w:t>D</w:t>
      </w:r>
      <w:r w:rsidRPr="006737FF">
        <w:t xml:space="preserve">epartment your enrolment information, including the nearest applicable </w:t>
      </w:r>
      <w:r w:rsidRPr="006737FF">
        <w:rPr>
          <w:rStyle w:val="StrongcolorChar"/>
          <w:color w:val="auto"/>
        </w:rPr>
        <w:t>census day</w:t>
      </w:r>
      <w:r w:rsidRPr="006737FF">
        <w:t xml:space="preserve">, through the </w:t>
      </w:r>
      <w:r w:rsidRPr="006737FF">
        <w:rPr>
          <w:b/>
        </w:rPr>
        <w:t>eCAF</w:t>
      </w:r>
      <w:r w:rsidRPr="006737FF">
        <w:t xml:space="preserve"> system.</w:t>
      </w:r>
    </w:p>
    <w:p w14:paraId="24C76096" w14:textId="33F83060" w:rsidR="007B5D15" w:rsidRPr="006737FF" w:rsidRDefault="00127F6D" w:rsidP="00940BF0">
      <w:r w:rsidRPr="006737FF">
        <w:t xml:space="preserve">You will then receive an email </w:t>
      </w:r>
      <w:r w:rsidR="00C322E9">
        <w:t>with log in details</w:t>
      </w:r>
      <w:r w:rsidR="00F92B42" w:rsidRPr="006737FF">
        <w:t xml:space="preserve"> to</w:t>
      </w:r>
      <w:r w:rsidRPr="006737FF">
        <w:t xml:space="preserve"> sign into the </w:t>
      </w:r>
      <w:r w:rsidRPr="006737FF">
        <w:rPr>
          <w:b/>
        </w:rPr>
        <w:t>eCAF</w:t>
      </w:r>
      <w:r w:rsidRPr="006737FF">
        <w:t xml:space="preserve"> system. Once you sign</w:t>
      </w:r>
      <w:r w:rsidR="00C322E9">
        <w:t xml:space="preserve"> </w:t>
      </w:r>
      <w:r w:rsidRPr="006737FF">
        <w:t xml:space="preserve">in, you will need to verify the pre-populated information and complete the mandatory fields. </w:t>
      </w:r>
      <w:r w:rsidR="00703332" w:rsidRPr="006737FF">
        <w:t xml:space="preserve">You </w:t>
      </w:r>
      <w:r w:rsidR="0096391C" w:rsidRPr="006737FF">
        <w:t xml:space="preserve">must then </w:t>
      </w:r>
      <w:r w:rsidR="0096391C" w:rsidRPr="006737FF">
        <w:rPr>
          <w:b/>
        </w:rPr>
        <w:t xml:space="preserve">wait </w:t>
      </w:r>
      <w:r w:rsidR="00703332" w:rsidRPr="006737FF">
        <w:rPr>
          <w:b/>
        </w:rPr>
        <w:t>at least two full business days</w:t>
      </w:r>
      <w:r w:rsidR="00703332" w:rsidRPr="006737FF">
        <w:t xml:space="preserve"> after you have enrolled in your studies</w:t>
      </w:r>
      <w:r w:rsidR="0096391C" w:rsidRPr="006737FF">
        <w:t xml:space="preserve"> before submitting the </w:t>
      </w:r>
      <w:r w:rsidR="0096391C" w:rsidRPr="006737FF">
        <w:rPr>
          <w:b/>
        </w:rPr>
        <w:t>eCAF</w:t>
      </w:r>
      <w:r w:rsidR="003C408D" w:rsidRPr="006737FF">
        <w:t xml:space="preserve">. </w:t>
      </w:r>
    </w:p>
    <w:p w14:paraId="0FD12400" w14:textId="77777777" w:rsidR="007B5D15" w:rsidRPr="006737FF" w:rsidRDefault="003C408D" w:rsidP="00940BF0">
      <w:r w:rsidRPr="006737FF">
        <w:t xml:space="preserve">You must submit the </w:t>
      </w:r>
      <w:r w:rsidRPr="006737FF">
        <w:rPr>
          <w:b/>
        </w:rPr>
        <w:t>eCAF</w:t>
      </w:r>
      <w:r w:rsidR="00EF5B69" w:rsidRPr="006737FF">
        <w:t xml:space="preserve"> </w:t>
      </w:r>
      <w:r w:rsidR="00EF5B69" w:rsidRPr="006737FF">
        <w:rPr>
          <w:b/>
        </w:rPr>
        <w:t xml:space="preserve">on or before the </w:t>
      </w:r>
      <w:r w:rsidRPr="006737FF">
        <w:rPr>
          <w:b/>
        </w:rPr>
        <w:t xml:space="preserve">first </w:t>
      </w:r>
      <w:r w:rsidR="00EF5B69" w:rsidRPr="006737FF">
        <w:rPr>
          <w:rStyle w:val="StrongcolorChar"/>
          <w:color w:val="auto"/>
        </w:rPr>
        <w:t>census day</w:t>
      </w:r>
      <w:r w:rsidRPr="006737FF">
        <w:rPr>
          <w:rStyle w:val="StrongcolorChar"/>
          <w:color w:val="auto"/>
        </w:rPr>
        <w:t xml:space="preserve"> </w:t>
      </w:r>
      <w:r w:rsidR="0090328B" w:rsidRPr="006737FF">
        <w:rPr>
          <w:b/>
        </w:rPr>
        <w:t>for which you would like the loan to apply</w:t>
      </w:r>
      <w:r w:rsidR="00703332" w:rsidRPr="006737FF">
        <w:t xml:space="preserve">. </w:t>
      </w:r>
    </w:p>
    <w:p w14:paraId="655ECEBE" w14:textId="77777777" w:rsidR="00127F6D" w:rsidRPr="006737FF" w:rsidRDefault="0096391C" w:rsidP="00940BF0">
      <w:r w:rsidRPr="006737FF">
        <w:t xml:space="preserve">Once you submit your </w:t>
      </w:r>
      <w:r w:rsidR="00127F6D" w:rsidRPr="006737FF">
        <w:rPr>
          <w:b/>
        </w:rPr>
        <w:t>eCAF</w:t>
      </w:r>
      <w:r w:rsidR="00127F6D" w:rsidRPr="006737FF">
        <w:t xml:space="preserve">, </w:t>
      </w:r>
      <w:r w:rsidR="0090328B" w:rsidRPr="006737FF">
        <w:t xml:space="preserve">you will receive an email confirming your loan approval and providing you with </w:t>
      </w:r>
      <w:r w:rsidR="00127F6D" w:rsidRPr="006737FF">
        <w:t xml:space="preserve">a copy of your completed form. You </w:t>
      </w:r>
      <w:r w:rsidR="00D0393F" w:rsidRPr="006737FF">
        <w:t>should keep this form for you</w:t>
      </w:r>
      <w:r w:rsidR="00B7119C" w:rsidRPr="006737FF">
        <w:t>r</w:t>
      </w:r>
      <w:r w:rsidR="00D0393F" w:rsidRPr="006737FF">
        <w:t xml:space="preserve"> records</w:t>
      </w:r>
      <w:r w:rsidR="00127F6D" w:rsidRPr="006737FF">
        <w:t>.</w:t>
      </w:r>
      <w:r w:rsidRPr="006737FF">
        <w:t xml:space="preserve"> </w:t>
      </w:r>
    </w:p>
    <w:p w14:paraId="012E3874" w14:textId="4AAD10D1" w:rsidR="00127F6D" w:rsidRPr="006737FF" w:rsidRDefault="00127F6D" w:rsidP="00940BF0">
      <w:r w:rsidRPr="006737FF">
        <w:t>In exceptional circumstances, you may be permitted to use a paper loan request form</w:t>
      </w:r>
      <w:r w:rsidR="000364AC" w:rsidRPr="006737FF">
        <w:t xml:space="preserve"> although prior approval is required</w:t>
      </w:r>
      <w:r w:rsidRPr="006737FF">
        <w:t xml:space="preserve">. Your provider will advise you how to apply using </w:t>
      </w:r>
      <w:r w:rsidR="000364AC" w:rsidRPr="006737FF">
        <w:t xml:space="preserve">this </w:t>
      </w:r>
      <w:r w:rsidRPr="006737FF">
        <w:t xml:space="preserve">form. </w:t>
      </w:r>
    </w:p>
    <w:p w14:paraId="65385D0E" w14:textId="77777777" w:rsidR="00127F6D" w:rsidRPr="006737FF" w:rsidRDefault="00127F6D" w:rsidP="00940BF0">
      <w:r w:rsidRPr="006737FF">
        <w:t xml:space="preserve">If you do not complete the </w:t>
      </w:r>
      <w:r w:rsidRPr="006737FF">
        <w:rPr>
          <w:b/>
        </w:rPr>
        <w:t>eCAF</w:t>
      </w:r>
      <w:r w:rsidRPr="006737FF">
        <w:t>, or other permitted form, by the required date for your course, you will have to wait until the next</w:t>
      </w:r>
      <w:r w:rsidR="00556A5D" w:rsidRPr="006737FF">
        <w:t xml:space="preserve"> part of your course</w:t>
      </w:r>
      <w:r w:rsidRPr="006737FF">
        <w:t xml:space="preserve"> </w:t>
      </w:r>
      <w:r w:rsidR="00524B8D" w:rsidRPr="006737FF">
        <w:t xml:space="preserve">/unit, </w:t>
      </w:r>
      <w:r w:rsidRPr="006737FF">
        <w:t>next semeste</w:t>
      </w:r>
      <w:r w:rsidR="002F55AE" w:rsidRPr="006737FF">
        <w:t>r or trimester to request a VET </w:t>
      </w:r>
      <w:r w:rsidRPr="006737FF">
        <w:t xml:space="preserve">Student Loan for future study. Retrospective access to VET Student Loans is not allowed under any circumstances. </w:t>
      </w:r>
      <w:r w:rsidR="00EF5B69" w:rsidRPr="006737FF">
        <w:t xml:space="preserve"> </w:t>
      </w:r>
    </w:p>
    <w:p w14:paraId="3E56D4A7" w14:textId="77777777" w:rsidR="00127F6D" w:rsidRPr="006737FF" w:rsidRDefault="00127F6D" w:rsidP="00F92B42">
      <w:pPr>
        <w:pStyle w:val="Heading3"/>
      </w:pPr>
      <w:bookmarkStart w:id="35" w:name="_Toc29970996"/>
      <w:r w:rsidRPr="006737FF">
        <w:t>Students under the age of 18</w:t>
      </w:r>
      <w:bookmarkEnd w:id="35"/>
    </w:p>
    <w:p w14:paraId="2428E58F" w14:textId="65599DD9" w:rsidR="00127F6D" w:rsidRPr="006737FF" w:rsidRDefault="00127F6D" w:rsidP="00F92B42">
      <w:pPr>
        <w:rPr>
          <w:u w:val="single"/>
        </w:rPr>
      </w:pPr>
      <w:r w:rsidRPr="006737FF">
        <w:t xml:space="preserve">If you are under 18 years of age, a parent or guardian must </w:t>
      </w:r>
      <w:r w:rsidR="00157106" w:rsidRPr="006737FF">
        <w:t>complete and sign a parental consent form</w:t>
      </w:r>
      <w:r w:rsidR="00F45268" w:rsidRPr="006737FF">
        <w:t xml:space="preserve">. The completed </w:t>
      </w:r>
      <w:r w:rsidR="00133030" w:rsidRPr="006737FF">
        <w:t xml:space="preserve">parental consent </w:t>
      </w:r>
      <w:r w:rsidR="00F45268" w:rsidRPr="006737FF">
        <w:t>form must be given to your provider</w:t>
      </w:r>
      <w:r w:rsidR="00133030" w:rsidRPr="006737FF">
        <w:t xml:space="preserve"> before </w:t>
      </w:r>
      <w:r w:rsidR="0090328B" w:rsidRPr="006737FF">
        <w:t xml:space="preserve">you can be issued with an </w:t>
      </w:r>
      <w:r w:rsidR="0090328B" w:rsidRPr="006737FF">
        <w:rPr>
          <w:b/>
        </w:rPr>
        <w:t>eCAF</w:t>
      </w:r>
      <w:r w:rsidR="0090328B" w:rsidRPr="006737FF">
        <w:t xml:space="preserve"> application form</w:t>
      </w:r>
      <w:r w:rsidRPr="006737FF">
        <w:t xml:space="preserve">. </w:t>
      </w:r>
      <w:r w:rsidR="0090328B" w:rsidRPr="006737FF">
        <w:t>The parental consent form</w:t>
      </w:r>
      <w:r w:rsidRPr="006737FF">
        <w:t xml:space="preserve"> is not necessary if you have been assessed by Centrelink as meeting the requirements for receiving the independent rate of Youth Allowance under part 2.11 of</w:t>
      </w:r>
      <w:r w:rsidRPr="006737FF">
        <w:rPr>
          <w:i/>
          <w:iCs/>
        </w:rPr>
        <w:t xml:space="preserve"> </w:t>
      </w:r>
      <w:r w:rsidRPr="006737FF">
        <w:rPr>
          <w:iCs/>
        </w:rPr>
        <w:t>the</w:t>
      </w:r>
      <w:r w:rsidRPr="006737FF">
        <w:rPr>
          <w:i/>
          <w:iCs/>
        </w:rPr>
        <w:t xml:space="preserve"> Social Security Act 1991</w:t>
      </w:r>
      <w:r w:rsidRPr="006737FF">
        <w:t xml:space="preserve">. You will need to provide evidence of this assessment in the form of your Centrelink Income Statement, which you can request by logging into myGov and selecting your Centrelink online account. For more information, visit </w:t>
      </w:r>
      <w:hyperlink r:id="rId58" w:history="1">
        <w:r w:rsidR="005768C7" w:rsidRPr="006737FF">
          <w:rPr>
            <w:rStyle w:val="Hyperlink"/>
            <w:b w:val="0"/>
            <w:u w:val="single"/>
          </w:rPr>
          <w:t>Centrelink online account help - Request a document</w:t>
        </w:r>
      </w:hyperlink>
      <w:r w:rsidR="005768C7" w:rsidRPr="006737FF">
        <w:t xml:space="preserve">. </w:t>
      </w:r>
    </w:p>
    <w:p w14:paraId="16E5C792" w14:textId="77777777" w:rsidR="00674C27" w:rsidRDefault="00674C27">
      <w:pPr>
        <w:rPr>
          <w:rFonts w:ascii="Calibri" w:eastAsiaTheme="majorEastAsia" w:hAnsi="Calibri" w:cstheme="majorBidi"/>
          <w:b/>
          <w:bCs/>
        </w:rPr>
      </w:pPr>
      <w:r>
        <w:br w:type="page"/>
      </w:r>
    </w:p>
    <w:p w14:paraId="797BBB69" w14:textId="70D0D770" w:rsidR="00127F6D" w:rsidRPr="00F92B42" w:rsidRDefault="00127F6D" w:rsidP="00F92B42">
      <w:pPr>
        <w:pStyle w:val="Heading3"/>
      </w:pPr>
      <w:bookmarkStart w:id="36" w:name="_Toc29970997"/>
      <w:r w:rsidRPr="00F92B42">
        <w:lastRenderedPageBreak/>
        <w:t>Tax file number requirements</w:t>
      </w:r>
      <w:bookmarkEnd w:id="36"/>
    </w:p>
    <w:p w14:paraId="1AD1A4FB" w14:textId="77777777" w:rsidR="00127F6D" w:rsidRPr="006737FF" w:rsidRDefault="00127F6D" w:rsidP="00F92B42">
      <w:r>
        <w:t xml:space="preserve">If you want to use a VET Student Loan to </w:t>
      </w:r>
      <w:r w:rsidRPr="006737FF">
        <w:t xml:space="preserve">pay for your study, you must meet the </w:t>
      </w:r>
      <w:r w:rsidRPr="006737FF">
        <w:rPr>
          <w:rStyle w:val="StrongcolorChar"/>
          <w:color w:val="auto"/>
          <w:szCs w:val="24"/>
        </w:rPr>
        <w:t>TFN</w:t>
      </w:r>
      <w:r w:rsidRPr="006737FF">
        <w:t xml:space="preserve"> requirements:</w:t>
      </w:r>
    </w:p>
    <w:p w14:paraId="77B2F225" w14:textId="77777777" w:rsidR="00127F6D" w:rsidRPr="006737FF" w:rsidRDefault="00127F6D" w:rsidP="00391769">
      <w:pPr>
        <w:pStyle w:val="ListParagraph"/>
        <w:widowControl w:val="0"/>
        <w:numPr>
          <w:ilvl w:val="0"/>
          <w:numId w:val="6"/>
        </w:numPr>
        <w:ind w:left="567" w:hanging="425"/>
      </w:pPr>
      <w:r w:rsidRPr="006737FF">
        <w:t xml:space="preserve">you must have a valid </w:t>
      </w:r>
      <w:r w:rsidRPr="00391769">
        <w:t>TFN</w:t>
      </w:r>
      <w:r w:rsidRPr="006737FF">
        <w:t xml:space="preserve"> by the </w:t>
      </w:r>
      <w:r w:rsidRPr="00391769">
        <w:rPr>
          <w:b/>
        </w:rPr>
        <w:t>census day</w:t>
      </w:r>
      <w:r w:rsidRPr="006737FF">
        <w:t>, or</w:t>
      </w:r>
    </w:p>
    <w:p w14:paraId="270061CA" w14:textId="60D98055" w:rsidR="00127F6D" w:rsidRPr="006737FF" w:rsidRDefault="00127F6D" w:rsidP="00391769">
      <w:pPr>
        <w:pStyle w:val="ListParagraph"/>
        <w:widowControl w:val="0"/>
        <w:numPr>
          <w:ilvl w:val="0"/>
          <w:numId w:val="6"/>
        </w:numPr>
        <w:ind w:left="567" w:hanging="425"/>
        <w:rPr>
          <w:rStyle w:val="StrongcolorChar"/>
          <w:b w:val="0"/>
          <w:color w:val="auto"/>
        </w:rPr>
      </w:pPr>
      <w:r w:rsidRPr="006737FF">
        <w:t xml:space="preserve">if you don’t have a </w:t>
      </w:r>
      <w:r w:rsidRPr="006737FF">
        <w:rPr>
          <w:b/>
        </w:rPr>
        <w:t>TFN</w:t>
      </w:r>
      <w:r w:rsidRPr="006737FF">
        <w:t xml:space="preserve">, you can obtain </w:t>
      </w:r>
      <w:r w:rsidRPr="006737FF">
        <w:rPr>
          <w:i/>
          <w:iCs/>
        </w:rPr>
        <w:t>a Certificate of application for a TFN</w:t>
      </w:r>
      <w:r w:rsidRPr="006737FF">
        <w:t xml:space="preserve">. This certificate is available from the </w:t>
      </w:r>
      <w:r w:rsidRPr="006737FF">
        <w:rPr>
          <w:rStyle w:val="StrongcolorChar"/>
          <w:color w:val="auto"/>
          <w:szCs w:val="24"/>
        </w:rPr>
        <w:t>ATO</w:t>
      </w:r>
      <w:r w:rsidRPr="006737FF">
        <w:t xml:space="preserve"> after you have applied for a </w:t>
      </w:r>
      <w:r w:rsidRPr="006737FF">
        <w:rPr>
          <w:b/>
        </w:rPr>
        <w:t>TFN</w:t>
      </w:r>
      <w:r w:rsidRPr="006737FF">
        <w:t xml:space="preserve">. </w:t>
      </w:r>
      <w:r w:rsidRPr="006737FF">
        <w:rPr>
          <w:rStyle w:val="StrongcolorChar"/>
          <w:b w:val="0"/>
          <w:color w:val="auto"/>
        </w:rPr>
        <w:t xml:space="preserve">If you get a Certificate of application for a TFN, you are required to upload it to your </w:t>
      </w:r>
      <w:r w:rsidRPr="006737FF">
        <w:rPr>
          <w:rStyle w:val="StrongcolorChar"/>
          <w:color w:val="auto"/>
        </w:rPr>
        <w:t>eCAF</w:t>
      </w:r>
      <w:r w:rsidRPr="006737FF">
        <w:rPr>
          <w:rStyle w:val="StrongcolorChar"/>
          <w:b w:val="0"/>
          <w:color w:val="auto"/>
        </w:rPr>
        <w:t xml:space="preserve"> before you submit.</w:t>
      </w:r>
      <w:r w:rsidR="003C4CAC" w:rsidRPr="006737FF">
        <w:rPr>
          <w:rStyle w:val="StrongcolorChar"/>
          <w:b w:val="0"/>
          <w:color w:val="auto"/>
        </w:rPr>
        <w:t xml:space="preserve"> You may also provide (by uploading) a copy of the online application summary and barcode receipt issued by Australia Post.</w:t>
      </w:r>
    </w:p>
    <w:p w14:paraId="54B44F09" w14:textId="18A85C8D" w:rsidR="00E141C7" w:rsidRPr="006737FF" w:rsidRDefault="00127F6D" w:rsidP="00E141C7">
      <w:r w:rsidRPr="006737FF">
        <w:t xml:space="preserve">You must advise </w:t>
      </w:r>
      <w:r w:rsidR="0018467A" w:rsidRPr="006737FF">
        <w:t xml:space="preserve">your provider </w:t>
      </w:r>
      <w:r w:rsidR="00B7119C" w:rsidRPr="006737FF">
        <w:t xml:space="preserve">as soon as you have received your </w:t>
      </w:r>
      <w:r w:rsidR="0018467A" w:rsidRPr="006737FF">
        <w:rPr>
          <w:b/>
        </w:rPr>
        <w:t>TFN</w:t>
      </w:r>
      <w:r w:rsidR="0018467A" w:rsidRPr="006737FF">
        <w:t xml:space="preserve"> from the </w:t>
      </w:r>
      <w:r w:rsidR="0018467A" w:rsidRPr="006737FF">
        <w:rPr>
          <w:b/>
        </w:rPr>
        <w:t>ATO</w:t>
      </w:r>
      <w:r w:rsidR="0018467A" w:rsidRPr="006737FF">
        <w:t xml:space="preserve">. </w:t>
      </w:r>
      <w:r w:rsidR="00A113F8" w:rsidRPr="006737FF">
        <w:t xml:space="preserve">Your provider will then </w:t>
      </w:r>
      <w:r w:rsidR="00B7119C" w:rsidRPr="006737FF">
        <w:t>‘</w:t>
      </w:r>
      <w:r w:rsidR="00A113F8" w:rsidRPr="006737FF">
        <w:t>open up</w:t>
      </w:r>
      <w:r w:rsidR="003D1466" w:rsidRPr="006737FF">
        <w:t>’</w:t>
      </w:r>
      <w:r w:rsidR="00A113F8" w:rsidRPr="006737FF">
        <w:t xml:space="preserve"> your </w:t>
      </w:r>
      <w:r w:rsidR="00A113F8" w:rsidRPr="006737FF">
        <w:rPr>
          <w:b/>
        </w:rPr>
        <w:t>eCAF</w:t>
      </w:r>
      <w:r w:rsidR="00A113F8" w:rsidRPr="006737FF">
        <w:t xml:space="preserve"> </w:t>
      </w:r>
      <w:r w:rsidR="00B7119C" w:rsidRPr="006737FF">
        <w:t>to</w:t>
      </w:r>
      <w:r w:rsidR="00A113F8" w:rsidRPr="006737FF">
        <w:t xml:space="preserve"> put it into </w:t>
      </w:r>
      <w:r w:rsidR="00B7119C" w:rsidRPr="006737FF">
        <w:t>‘</w:t>
      </w:r>
      <w:r w:rsidR="00A113F8" w:rsidRPr="006737FF">
        <w:t>revision status</w:t>
      </w:r>
      <w:r w:rsidR="00B7119C" w:rsidRPr="006737FF">
        <w:t>’</w:t>
      </w:r>
      <w:r w:rsidR="004F6A81" w:rsidRPr="006737FF">
        <w:t xml:space="preserve"> for you to update</w:t>
      </w:r>
      <w:r w:rsidR="00A113F8" w:rsidRPr="006737FF">
        <w:t xml:space="preserve">. You will then receive an email </w:t>
      </w:r>
      <w:r w:rsidR="004F6A81" w:rsidRPr="006737FF">
        <w:t xml:space="preserve">with a link to the </w:t>
      </w:r>
      <w:r w:rsidR="004F6A81" w:rsidRPr="006737FF">
        <w:rPr>
          <w:b/>
        </w:rPr>
        <w:t>eCAF</w:t>
      </w:r>
      <w:r w:rsidR="004F6A81" w:rsidRPr="006737FF">
        <w:t xml:space="preserve"> where you can then </w:t>
      </w:r>
      <w:r w:rsidR="003C4CAC" w:rsidRPr="006737FF">
        <w:t xml:space="preserve">enter </w:t>
      </w:r>
      <w:r w:rsidR="004F6A81" w:rsidRPr="006737FF">
        <w:t xml:space="preserve">your </w:t>
      </w:r>
      <w:r w:rsidR="004F6A81" w:rsidRPr="006737FF">
        <w:rPr>
          <w:b/>
        </w:rPr>
        <w:t>TFN</w:t>
      </w:r>
      <w:r w:rsidR="004F6A81" w:rsidRPr="006737FF">
        <w:t>.  Once you have done this, you</w:t>
      </w:r>
      <w:r w:rsidR="003C4CAC" w:rsidRPr="006737FF">
        <w:t xml:space="preserve"> must resubmit the</w:t>
      </w:r>
      <w:r w:rsidR="004F6A81" w:rsidRPr="006737FF">
        <w:t xml:space="preserve"> </w:t>
      </w:r>
      <w:r w:rsidR="003C4CAC" w:rsidRPr="006737FF">
        <w:t xml:space="preserve">revised </w:t>
      </w:r>
      <w:r w:rsidR="004F6A81" w:rsidRPr="006737FF">
        <w:rPr>
          <w:b/>
        </w:rPr>
        <w:t>eCAF</w:t>
      </w:r>
      <w:r w:rsidR="004F6A81" w:rsidRPr="006737FF">
        <w:t xml:space="preserve">. </w:t>
      </w:r>
      <w:r w:rsidRPr="006737FF">
        <w:t xml:space="preserve">If you do not provide your </w:t>
      </w:r>
      <w:r w:rsidRPr="006737FF">
        <w:rPr>
          <w:b/>
        </w:rPr>
        <w:t>TFN</w:t>
      </w:r>
      <w:r w:rsidRPr="006737FF">
        <w:t xml:space="preserve">, you will not be able to use a VET Student Loan for that study period. You must keep your </w:t>
      </w:r>
      <w:r w:rsidRPr="006737FF">
        <w:rPr>
          <w:b/>
        </w:rPr>
        <w:t>TFN</w:t>
      </w:r>
      <w:r w:rsidRPr="006737FF">
        <w:t xml:space="preserve"> secure. </w:t>
      </w:r>
      <w:r w:rsidR="002F55AE" w:rsidRPr="006737FF">
        <w:t xml:space="preserve"> </w:t>
      </w:r>
    </w:p>
    <w:p w14:paraId="59A02C10" w14:textId="40EE458C" w:rsidR="00434AF2" w:rsidRPr="006737FF" w:rsidRDefault="00434AF2" w:rsidP="00434AF2">
      <w:r w:rsidRPr="006737FF">
        <w:t xml:space="preserve">Your </w:t>
      </w:r>
      <w:r w:rsidRPr="006737FF">
        <w:rPr>
          <w:b/>
        </w:rPr>
        <w:t>TFN</w:t>
      </w:r>
      <w:r w:rsidRPr="006737FF">
        <w:t xml:space="preserve"> and personal information in your </w:t>
      </w:r>
      <w:r w:rsidRPr="006737FF">
        <w:rPr>
          <w:b/>
        </w:rPr>
        <w:t>eCAF</w:t>
      </w:r>
      <w:r w:rsidRPr="006737FF">
        <w:t xml:space="preserve"> will be verified with the </w:t>
      </w:r>
      <w:r w:rsidRPr="006737FF">
        <w:rPr>
          <w:b/>
        </w:rPr>
        <w:t>ATO</w:t>
      </w:r>
      <w:r w:rsidRPr="006737FF">
        <w:t xml:space="preserve"> at the time your </w:t>
      </w:r>
      <w:r w:rsidRPr="006737FF">
        <w:rPr>
          <w:b/>
        </w:rPr>
        <w:t>eCAF</w:t>
      </w:r>
      <w:r w:rsidRPr="006737FF">
        <w:t xml:space="preserve"> is submitted. If, by the unit’s census day, your information </w:t>
      </w:r>
      <w:r w:rsidR="00F6705A" w:rsidRPr="006737FF">
        <w:t>is not assessed as correct/verified</w:t>
      </w:r>
      <w:r w:rsidRPr="006737FF">
        <w:t>, your application will not be finalised and you will be ineligible for a VET Student Loan.</w:t>
      </w:r>
    </w:p>
    <w:p w14:paraId="17579364" w14:textId="518238AB" w:rsidR="0094334B" w:rsidRPr="006737FF" w:rsidRDefault="0094334B" w:rsidP="006E5BE1">
      <w:pPr>
        <w:pStyle w:val="Heading3"/>
      </w:pPr>
      <w:bookmarkStart w:id="37" w:name="_Toc29970998"/>
      <w:r w:rsidRPr="006737FF">
        <w:t xml:space="preserve">What supporting documentation </w:t>
      </w:r>
      <w:r w:rsidR="00F951A4" w:rsidRPr="006737FF">
        <w:t>will I need</w:t>
      </w:r>
      <w:r w:rsidRPr="006737FF">
        <w:t>?</w:t>
      </w:r>
      <w:bookmarkEnd w:id="37"/>
    </w:p>
    <w:p w14:paraId="15BE335B" w14:textId="01283715" w:rsidR="0094334B" w:rsidRPr="006737FF" w:rsidRDefault="00F951A4" w:rsidP="0094334B">
      <w:r w:rsidRPr="006737FF">
        <w:t>As you</w:t>
      </w:r>
      <w:r w:rsidR="0094334B" w:rsidRPr="006737FF">
        <w:t xml:space="preserve"> are applying for a loan from the Australian Government</w:t>
      </w:r>
      <w:r w:rsidRPr="006737FF">
        <w:t>, you</w:t>
      </w:r>
      <w:r w:rsidR="0094334B" w:rsidRPr="006737FF">
        <w:t xml:space="preserve"> are required to </w:t>
      </w:r>
      <w:r w:rsidRPr="006737FF">
        <w:t xml:space="preserve">give </w:t>
      </w:r>
      <w:r w:rsidR="0094334B" w:rsidRPr="006737FF">
        <w:t xml:space="preserve">your </w:t>
      </w:r>
      <w:r w:rsidR="0094334B" w:rsidRPr="006737FF">
        <w:rPr>
          <w:rStyle w:val="StrongcolorChar"/>
          <w:color w:val="auto"/>
        </w:rPr>
        <w:t>approved course provider</w:t>
      </w:r>
      <w:r w:rsidR="0094334B" w:rsidRPr="006737FF">
        <w:t xml:space="preserve"> copies of all relevant documents to support your application for </w:t>
      </w:r>
      <w:r w:rsidR="00434AF2" w:rsidRPr="006737FF">
        <w:t xml:space="preserve">a </w:t>
      </w:r>
      <w:r w:rsidR="0094334B" w:rsidRPr="006737FF">
        <w:t>VET Student Loan</w:t>
      </w:r>
      <w:r w:rsidR="00434AF2" w:rsidRPr="006737FF">
        <w:t xml:space="preserve"> and evidence of your eligibility</w:t>
      </w:r>
      <w:r w:rsidR="0094334B" w:rsidRPr="006737FF">
        <w:t xml:space="preserve">.  </w:t>
      </w:r>
    </w:p>
    <w:p w14:paraId="3CC4DD3C" w14:textId="77777777" w:rsidR="0094334B" w:rsidRPr="006737FF" w:rsidRDefault="0094334B" w:rsidP="0094334B">
      <w:r w:rsidRPr="006737FF">
        <w:t>Examples of the types of documentation may include (but not limited to):</w:t>
      </w:r>
    </w:p>
    <w:p w14:paraId="676822F5" w14:textId="67B545D8" w:rsidR="0094334B" w:rsidRPr="006737FF" w:rsidRDefault="0094334B" w:rsidP="00391769">
      <w:pPr>
        <w:pStyle w:val="ListParagraph"/>
        <w:widowControl w:val="0"/>
        <w:numPr>
          <w:ilvl w:val="0"/>
          <w:numId w:val="6"/>
        </w:numPr>
        <w:ind w:left="567" w:hanging="425"/>
      </w:pPr>
      <w:r w:rsidRPr="006737FF">
        <w:t>your birth certificate and/or your parent</w:t>
      </w:r>
      <w:r w:rsidR="00434AF2" w:rsidRPr="006737FF">
        <w:t>’</w:t>
      </w:r>
      <w:r w:rsidRPr="006737FF">
        <w:t>s birth certificates</w:t>
      </w:r>
    </w:p>
    <w:p w14:paraId="2111FAE1" w14:textId="38663211" w:rsidR="0094334B" w:rsidRPr="006737FF" w:rsidRDefault="0094334B" w:rsidP="00391769">
      <w:pPr>
        <w:pStyle w:val="ListParagraph"/>
        <w:widowControl w:val="0"/>
        <w:numPr>
          <w:ilvl w:val="0"/>
          <w:numId w:val="6"/>
        </w:numPr>
        <w:ind w:left="567" w:hanging="425"/>
      </w:pPr>
      <w:r w:rsidRPr="006737FF">
        <w:t>current driver</w:t>
      </w:r>
      <w:r w:rsidR="00434AF2" w:rsidRPr="006737FF">
        <w:t>’</w:t>
      </w:r>
      <w:r w:rsidRPr="006737FF">
        <w:t>s licence</w:t>
      </w:r>
    </w:p>
    <w:p w14:paraId="49D25677" w14:textId="77777777" w:rsidR="0094334B" w:rsidRPr="006737FF" w:rsidRDefault="0094334B" w:rsidP="00391769">
      <w:pPr>
        <w:pStyle w:val="ListParagraph"/>
        <w:widowControl w:val="0"/>
        <w:numPr>
          <w:ilvl w:val="0"/>
          <w:numId w:val="6"/>
        </w:numPr>
        <w:ind w:left="567" w:hanging="425"/>
      </w:pPr>
      <w:r w:rsidRPr="006737FF">
        <w:t>passport/s</w:t>
      </w:r>
    </w:p>
    <w:p w14:paraId="254BED12" w14:textId="77777777" w:rsidR="0094334B" w:rsidRPr="006737FF" w:rsidRDefault="0094334B" w:rsidP="00391769">
      <w:pPr>
        <w:pStyle w:val="ListParagraph"/>
        <w:widowControl w:val="0"/>
        <w:numPr>
          <w:ilvl w:val="0"/>
          <w:numId w:val="6"/>
        </w:numPr>
        <w:ind w:left="567" w:hanging="425"/>
      </w:pPr>
      <w:r w:rsidRPr="006737FF">
        <w:t>citizenship certificate</w:t>
      </w:r>
    </w:p>
    <w:p w14:paraId="6CD29D35" w14:textId="77777777" w:rsidR="0094334B" w:rsidRPr="006737FF" w:rsidRDefault="0094334B" w:rsidP="00391769">
      <w:pPr>
        <w:pStyle w:val="ListParagraph"/>
        <w:widowControl w:val="0"/>
        <w:numPr>
          <w:ilvl w:val="0"/>
          <w:numId w:val="6"/>
        </w:numPr>
        <w:ind w:left="567" w:hanging="425"/>
      </w:pPr>
      <w:r w:rsidRPr="006737FF">
        <w:t>visa documentation</w:t>
      </w:r>
    </w:p>
    <w:p w14:paraId="66E5FA01" w14:textId="77777777" w:rsidR="0094334B" w:rsidRPr="006737FF" w:rsidRDefault="0094334B" w:rsidP="00391769">
      <w:pPr>
        <w:pStyle w:val="ListParagraph"/>
        <w:widowControl w:val="0"/>
        <w:numPr>
          <w:ilvl w:val="0"/>
          <w:numId w:val="6"/>
        </w:numPr>
        <w:ind w:left="567" w:hanging="425"/>
      </w:pPr>
      <w:r w:rsidRPr="006737FF">
        <w:t>Australian Year 12 Certificate or Australian Qualifications Framework Certificate IV or higher qualification (where the language of instruction is English)</w:t>
      </w:r>
    </w:p>
    <w:p w14:paraId="7B83CF02" w14:textId="21794B6B" w:rsidR="0094334B" w:rsidRPr="006737FF" w:rsidRDefault="00FC4C11" w:rsidP="006E5BE1">
      <w:pPr>
        <w:spacing w:before="240"/>
      </w:pPr>
      <w:r w:rsidRPr="006737FF">
        <w:t>As each individual</w:t>
      </w:r>
      <w:r w:rsidR="00434AF2" w:rsidRPr="006737FF">
        <w:t>’</w:t>
      </w:r>
      <w:r w:rsidRPr="006737FF">
        <w:t xml:space="preserve">s circumstances are different, </w:t>
      </w:r>
      <w:r w:rsidR="00FC24C1" w:rsidRPr="006737FF">
        <w:t xml:space="preserve">your </w:t>
      </w:r>
      <w:r w:rsidR="00FC24C1" w:rsidRPr="006737FF">
        <w:rPr>
          <w:b/>
        </w:rPr>
        <w:t>approved course provider</w:t>
      </w:r>
      <w:r w:rsidR="00FC24C1" w:rsidRPr="006737FF">
        <w:t xml:space="preserve"> will advise you what documentation you will need to provide</w:t>
      </w:r>
      <w:r w:rsidRPr="006737FF">
        <w:t xml:space="preserve"> so they can confirm your eligibility for a VET Student Loan</w:t>
      </w:r>
      <w:r w:rsidR="00FC24C1" w:rsidRPr="006737FF">
        <w:t>.</w:t>
      </w:r>
    </w:p>
    <w:p w14:paraId="6571E1B9" w14:textId="77777777" w:rsidR="00674C27" w:rsidRPr="006737FF" w:rsidRDefault="00674C27">
      <w:pPr>
        <w:rPr>
          <w:rFonts w:ascii="Calibri" w:eastAsiaTheme="majorEastAsia" w:hAnsi="Calibri" w:cstheme="majorBidi"/>
          <w:b/>
          <w:bCs/>
          <w:sz w:val="28"/>
          <w:szCs w:val="26"/>
        </w:rPr>
      </w:pPr>
      <w:r w:rsidRPr="006737FF">
        <w:br w:type="page"/>
      </w:r>
    </w:p>
    <w:p w14:paraId="50436D07" w14:textId="3408FA35" w:rsidR="00F92B42" w:rsidRPr="00675E07" w:rsidRDefault="00F92B42" w:rsidP="00EC2983">
      <w:pPr>
        <w:pStyle w:val="Heading2"/>
      </w:pPr>
      <w:bookmarkStart w:id="38" w:name="_Toc29970999"/>
      <w:r w:rsidRPr="00675E07">
        <w:lastRenderedPageBreak/>
        <w:t>3.2 What if I want to enrol in another course or I want to change my course?</w:t>
      </w:r>
      <w:bookmarkEnd w:id="38"/>
    </w:p>
    <w:p w14:paraId="45BA774A" w14:textId="31A4AA25" w:rsidR="00F92B42" w:rsidRPr="006737FF" w:rsidRDefault="00F92B42" w:rsidP="00F92B42">
      <w:r w:rsidRPr="006737FF">
        <w:t xml:space="preserve">If you want to enrol in two different courses </w:t>
      </w:r>
      <w:r w:rsidR="00DF4F6D" w:rsidRPr="006737FF">
        <w:t xml:space="preserve">with </w:t>
      </w:r>
      <w:r w:rsidRPr="006737FF">
        <w:t xml:space="preserve">the same provider, you must complete a separate </w:t>
      </w:r>
      <w:r w:rsidRPr="006737FF">
        <w:rPr>
          <w:b/>
        </w:rPr>
        <w:t>eCAF</w:t>
      </w:r>
      <w:r w:rsidRPr="006737FF">
        <w:t xml:space="preserve"> for each course. </w:t>
      </w:r>
    </w:p>
    <w:p w14:paraId="1D7F323E" w14:textId="77777777" w:rsidR="00F92B42" w:rsidRPr="006737FF" w:rsidRDefault="00F92B42" w:rsidP="00F92B42">
      <w:r w:rsidRPr="006737FF">
        <w:t xml:space="preserve">If you change your course, you will need to complete a new </w:t>
      </w:r>
      <w:r w:rsidRPr="006737FF">
        <w:rPr>
          <w:b/>
        </w:rPr>
        <w:t>eCAF</w:t>
      </w:r>
      <w:r w:rsidRPr="006737FF">
        <w:t xml:space="preserve"> for your new course. </w:t>
      </w:r>
    </w:p>
    <w:p w14:paraId="33B73EA1" w14:textId="0D6788A4" w:rsidR="00F92B42" w:rsidRPr="006737FF" w:rsidRDefault="00F92B42" w:rsidP="00F92B42">
      <w:r w:rsidRPr="006737FF">
        <w:t xml:space="preserve">You will also need to withdraw officially from any course you have enrolled in and do not wish to continue with by the </w:t>
      </w:r>
      <w:r w:rsidRPr="006737FF">
        <w:rPr>
          <w:rStyle w:val="StrongcolorChar"/>
          <w:color w:val="auto"/>
        </w:rPr>
        <w:t>census day</w:t>
      </w:r>
      <w:r w:rsidRPr="006737FF">
        <w:t xml:space="preserve"> so that you do not incur a </w:t>
      </w:r>
      <w:r w:rsidR="004F2100">
        <w:rPr>
          <w:b/>
        </w:rPr>
        <w:t xml:space="preserve">VETSL </w:t>
      </w:r>
      <w:r w:rsidRPr="00163031">
        <w:rPr>
          <w:b/>
        </w:rPr>
        <w:t>debt</w:t>
      </w:r>
      <w:r w:rsidR="00E40D25" w:rsidRPr="006737FF">
        <w:t xml:space="preserve"> for that course</w:t>
      </w:r>
      <w:r w:rsidRPr="006737FF">
        <w:t xml:space="preserve">. </w:t>
      </w:r>
    </w:p>
    <w:p w14:paraId="17EA729E" w14:textId="77777777" w:rsidR="00F92B42" w:rsidRPr="006737FF" w:rsidRDefault="00F92B42" w:rsidP="00F92B42">
      <w:r w:rsidRPr="006737FF">
        <w:t xml:space="preserve">Withdrawal does not happen automatically when you transfer to a new course or when you stop attending classes. Instead, you must notify your provider in writing of your decision to withdraw. </w:t>
      </w:r>
      <w:r w:rsidRPr="006737FF">
        <w:rPr>
          <w:b/>
        </w:rPr>
        <w:t>See</w:t>
      </w:r>
      <w:r w:rsidR="00B11076" w:rsidRPr="006737FF">
        <w:rPr>
          <w:b/>
        </w:rPr>
        <w:t> </w:t>
      </w:r>
      <w:r w:rsidRPr="006737FF">
        <w:rPr>
          <w:b/>
        </w:rPr>
        <w:t>Chapter 5</w:t>
      </w:r>
      <w:r w:rsidRPr="006737FF">
        <w:t xml:space="preserve"> for information on withdrawing from your studies.</w:t>
      </w:r>
    </w:p>
    <w:p w14:paraId="183BDFDB" w14:textId="77777777" w:rsidR="00F92B42" w:rsidRPr="00675E07" w:rsidRDefault="00F92B42" w:rsidP="00EC2983">
      <w:pPr>
        <w:pStyle w:val="Heading2"/>
      </w:pPr>
      <w:bookmarkStart w:id="39" w:name="_Toc29971000"/>
      <w:r w:rsidRPr="00675E07">
        <w:t>3.</w:t>
      </w:r>
      <w:r w:rsidR="002A36C8" w:rsidRPr="00675E07">
        <w:t>3</w:t>
      </w:r>
      <w:r w:rsidR="00127F6D" w:rsidRPr="00675E07">
        <w:t xml:space="preserve"> What happens </w:t>
      </w:r>
      <w:r w:rsidRPr="00675E07">
        <w:t xml:space="preserve">when I change my </w:t>
      </w:r>
      <w:r w:rsidR="008054B8" w:rsidRPr="00675E07">
        <w:t>provider (but not my course)?</w:t>
      </w:r>
      <w:bookmarkEnd w:id="39"/>
    </w:p>
    <w:p w14:paraId="4C07A0D6" w14:textId="52EA5E09" w:rsidR="003D1466" w:rsidRPr="006737FF" w:rsidRDefault="00F92B42" w:rsidP="00F92B42">
      <w:r>
        <w:t xml:space="preserve">If </w:t>
      </w:r>
      <w:r w:rsidRPr="006737FF">
        <w:t xml:space="preserve">you change your </w:t>
      </w:r>
      <w:r w:rsidR="00CB1FFD" w:rsidRPr="006737FF">
        <w:rPr>
          <w:rStyle w:val="StrongcolorChar"/>
          <w:color w:val="auto"/>
          <w:szCs w:val="24"/>
        </w:rPr>
        <w:t xml:space="preserve">approved </w:t>
      </w:r>
      <w:r w:rsidRPr="006737FF">
        <w:rPr>
          <w:rStyle w:val="StrongcolorChar"/>
          <w:color w:val="auto"/>
          <w:szCs w:val="24"/>
        </w:rPr>
        <w:t>course provider</w:t>
      </w:r>
      <w:r w:rsidR="002A36C8" w:rsidRPr="006737FF">
        <w:t xml:space="preserve"> and you wish to continue to access a VET Student Loan </w:t>
      </w:r>
      <w:r w:rsidR="003C4CAC" w:rsidRPr="006737FF">
        <w:t>for the same course</w:t>
      </w:r>
      <w:r w:rsidR="00C568AA">
        <w:t>,</w:t>
      </w:r>
      <w:r w:rsidR="003C4CAC" w:rsidRPr="006737FF">
        <w:t xml:space="preserve"> </w:t>
      </w:r>
      <w:r w:rsidRPr="006737FF">
        <w:t xml:space="preserve">you will need to </w:t>
      </w:r>
      <w:r w:rsidR="008054B8" w:rsidRPr="006737FF">
        <w:t xml:space="preserve">complete an </w:t>
      </w:r>
      <w:r w:rsidR="008054B8" w:rsidRPr="006737FF">
        <w:rPr>
          <w:b/>
        </w:rPr>
        <w:t>eCAF</w:t>
      </w:r>
      <w:r w:rsidR="008054B8" w:rsidRPr="006737FF">
        <w:t xml:space="preserve"> nominating your new provider. You will only have available the remaining loan amount to access at your new provider. </w:t>
      </w:r>
    </w:p>
    <w:p w14:paraId="5BB20822" w14:textId="77777777" w:rsidR="008054B8" w:rsidRPr="006737FF" w:rsidRDefault="008E1E00" w:rsidP="00F92B42">
      <w:r w:rsidRPr="006737FF">
        <w:t>For example, if the course cap is $10,000 and you have accessed $4</w:t>
      </w:r>
      <w:r w:rsidR="00B11076" w:rsidRPr="006737FF">
        <w:t>,</w:t>
      </w:r>
      <w:r w:rsidRPr="006737FF">
        <w:t>000 at your previous course provider, you will only have $6</w:t>
      </w:r>
      <w:r w:rsidR="00B11076" w:rsidRPr="006737FF">
        <w:t>,</w:t>
      </w:r>
      <w:r w:rsidRPr="006737FF">
        <w:t>000 loan amount remaining at your new provider</w:t>
      </w:r>
      <w:r w:rsidR="00E40D25" w:rsidRPr="006737FF">
        <w:t xml:space="preserve"> for that course</w:t>
      </w:r>
      <w:r w:rsidRPr="006737FF">
        <w:t xml:space="preserve">. </w:t>
      </w:r>
    </w:p>
    <w:p w14:paraId="57EEEAC0" w14:textId="57F1C1EF" w:rsidR="00F92B42" w:rsidRPr="006737FF" w:rsidRDefault="00F92B42" w:rsidP="00F92B42">
      <w:r w:rsidRPr="006737FF">
        <w:t xml:space="preserve">You will need to withdraw officially from </w:t>
      </w:r>
      <w:r w:rsidR="008054B8" w:rsidRPr="006737FF">
        <w:t>the</w:t>
      </w:r>
      <w:r w:rsidRPr="006737FF">
        <w:t xml:space="preserve"> course at your previous provider. If you do not want to incur a </w:t>
      </w:r>
      <w:r w:rsidR="004F2100">
        <w:rPr>
          <w:b/>
        </w:rPr>
        <w:t xml:space="preserve">VETSL </w:t>
      </w:r>
      <w:r w:rsidRPr="00163031">
        <w:rPr>
          <w:b/>
        </w:rPr>
        <w:t>debt</w:t>
      </w:r>
      <w:r w:rsidRPr="006737FF">
        <w:t xml:space="preserve"> you need to withdraw by the </w:t>
      </w:r>
      <w:r w:rsidRPr="006737FF">
        <w:rPr>
          <w:b/>
        </w:rPr>
        <w:t>census day</w:t>
      </w:r>
      <w:r w:rsidRPr="006737FF">
        <w:t xml:space="preserve">. </w:t>
      </w:r>
    </w:p>
    <w:p w14:paraId="03B09EE5" w14:textId="77777777" w:rsidR="00F92B42" w:rsidRPr="006737FF" w:rsidRDefault="00F92B42" w:rsidP="00F92B42">
      <w:r w:rsidRPr="006737FF">
        <w:t xml:space="preserve">Withdrawal does not happen automatically when you transfer to a </w:t>
      </w:r>
      <w:r w:rsidR="008054B8" w:rsidRPr="006737FF">
        <w:t>new provider</w:t>
      </w:r>
      <w:r w:rsidRPr="006737FF">
        <w:t xml:space="preserve"> or when you stop attending classes. Instead, you must notify your </w:t>
      </w:r>
      <w:r w:rsidR="002A36C8" w:rsidRPr="006737FF">
        <w:t xml:space="preserve">course </w:t>
      </w:r>
      <w:r w:rsidRPr="006737FF">
        <w:t xml:space="preserve">provider in writing of your decision to withdraw. </w:t>
      </w:r>
      <w:r w:rsidRPr="006737FF">
        <w:rPr>
          <w:b/>
        </w:rPr>
        <w:t>See Chapter 5</w:t>
      </w:r>
      <w:r w:rsidRPr="006737FF">
        <w:t xml:space="preserve"> for information on withdrawing from your studies.</w:t>
      </w:r>
    </w:p>
    <w:p w14:paraId="2392035F" w14:textId="77777777" w:rsidR="00127F6D" w:rsidRPr="00675E07" w:rsidRDefault="002A36C8" w:rsidP="00EC2983">
      <w:pPr>
        <w:pStyle w:val="Heading2"/>
      </w:pPr>
      <w:bookmarkStart w:id="40" w:name="_Toc29971001"/>
      <w:r w:rsidRPr="00675E07">
        <w:t>3.4</w:t>
      </w:r>
      <w:r w:rsidR="00127F6D" w:rsidRPr="00675E07">
        <w:t xml:space="preserve"> What is the census day?</w:t>
      </w:r>
      <w:bookmarkEnd w:id="40"/>
    </w:p>
    <w:p w14:paraId="33981440" w14:textId="0A571F99" w:rsidR="00127F6D" w:rsidRPr="006737FF" w:rsidRDefault="00127F6D" w:rsidP="002A36C8">
      <w:r w:rsidRPr="006737FF">
        <w:t xml:space="preserve">The </w:t>
      </w:r>
      <w:r w:rsidRPr="006737FF">
        <w:rPr>
          <w:b/>
        </w:rPr>
        <w:t>census day</w:t>
      </w:r>
      <w:r w:rsidRPr="006737FF">
        <w:t xml:space="preserve"> is </w:t>
      </w:r>
      <w:r w:rsidR="00E40D25" w:rsidRPr="006737FF">
        <w:t>a very</w:t>
      </w:r>
      <w:r w:rsidRPr="006737FF">
        <w:t xml:space="preserve"> important date for you to know!</w:t>
      </w:r>
    </w:p>
    <w:p w14:paraId="6C4DB2B0" w14:textId="6BB1C7F7" w:rsidR="00127F6D" w:rsidRPr="006737FF" w:rsidRDefault="00127F6D" w:rsidP="002A36C8">
      <w:r w:rsidRPr="006737FF">
        <w:t xml:space="preserve">The </w:t>
      </w:r>
      <w:r w:rsidRPr="006737FF">
        <w:rPr>
          <w:b/>
        </w:rPr>
        <w:t>census day</w:t>
      </w:r>
      <w:r w:rsidR="007E39F7" w:rsidRPr="006737FF">
        <w:t xml:space="preserve"> for a course, or a part of a course</w:t>
      </w:r>
      <w:r w:rsidR="00F6705A" w:rsidRPr="006737FF">
        <w:t xml:space="preserve"> (</w:t>
      </w:r>
      <w:r w:rsidR="00C568AA" w:rsidRPr="006737FF">
        <w:t>e.g.</w:t>
      </w:r>
      <w:r w:rsidR="00F6705A" w:rsidRPr="006737FF">
        <w:t xml:space="preserve"> unit)</w:t>
      </w:r>
      <w:r w:rsidR="007E39F7" w:rsidRPr="006737FF">
        <w:t>,</w:t>
      </w:r>
      <w:r w:rsidRPr="006737FF">
        <w:t xml:space="preserve"> is the last day you can:</w:t>
      </w:r>
    </w:p>
    <w:p w14:paraId="7BCD092A" w14:textId="77777777" w:rsidR="00127F6D" w:rsidRPr="006737FF" w:rsidRDefault="00127F6D" w:rsidP="00391769">
      <w:pPr>
        <w:pStyle w:val="ListParagraph"/>
        <w:widowControl w:val="0"/>
        <w:numPr>
          <w:ilvl w:val="0"/>
          <w:numId w:val="6"/>
        </w:numPr>
        <w:ind w:left="567" w:hanging="425"/>
      </w:pPr>
      <w:r w:rsidRPr="006737FF">
        <w:t xml:space="preserve">complete the </w:t>
      </w:r>
      <w:r w:rsidRPr="00391769">
        <w:t>eCAF</w:t>
      </w:r>
      <w:r w:rsidRPr="006737FF">
        <w:t xml:space="preserve"> to </w:t>
      </w:r>
      <w:r w:rsidR="007E39F7" w:rsidRPr="006737FF">
        <w:t>apply</w:t>
      </w:r>
      <w:r w:rsidR="0015199A" w:rsidRPr="006737FF">
        <w:t xml:space="preserve"> for </w:t>
      </w:r>
      <w:r w:rsidRPr="006737FF">
        <w:t>a VET Student Loan</w:t>
      </w:r>
      <w:r w:rsidR="0015199A" w:rsidRPr="006737FF">
        <w:t xml:space="preserve"> for your course</w:t>
      </w:r>
      <w:r w:rsidRPr="006737FF">
        <w:t>, or</w:t>
      </w:r>
    </w:p>
    <w:p w14:paraId="03E57A96" w14:textId="77777777" w:rsidR="00127F6D" w:rsidRPr="006737FF" w:rsidRDefault="00127F6D" w:rsidP="00391769">
      <w:pPr>
        <w:pStyle w:val="ListParagraph"/>
        <w:widowControl w:val="0"/>
        <w:numPr>
          <w:ilvl w:val="0"/>
          <w:numId w:val="6"/>
        </w:numPr>
        <w:ind w:left="567" w:hanging="425"/>
      </w:pPr>
      <w:r w:rsidRPr="006737FF">
        <w:t xml:space="preserve">withdraw your enrolment without incurring </w:t>
      </w:r>
      <w:r w:rsidR="0015199A" w:rsidRPr="006737FF">
        <w:t>a</w:t>
      </w:r>
      <w:r w:rsidRPr="006737FF">
        <w:t xml:space="preserve"> debt for th</w:t>
      </w:r>
      <w:r w:rsidR="007E39F7" w:rsidRPr="006737FF">
        <w:t xml:space="preserve">e course or part of the </w:t>
      </w:r>
      <w:r w:rsidRPr="006737FF">
        <w:t>course.</w:t>
      </w:r>
    </w:p>
    <w:p w14:paraId="159C7661" w14:textId="77777777" w:rsidR="00127F6D" w:rsidRPr="006737FF" w:rsidRDefault="00127F6D" w:rsidP="002A36C8">
      <w:r w:rsidRPr="006737FF">
        <w:t xml:space="preserve">Providers set </w:t>
      </w:r>
      <w:r w:rsidR="00310035" w:rsidRPr="006737FF">
        <w:rPr>
          <w:rStyle w:val="StrongcolorChar"/>
          <w:color w:val="auto"/>
        </w:rPr>
        <w:t>census days</w:t>
      </w:r>
      <w:r w:rsidRPr="006737FF">
        <w:t xml:space="preserve"> within </w:t>
      </w:r>
      <w:r w:rsidR="0015199A" w:rsidRPr="006737FF">
        <w:t xml:space="preserve">the </w:t>
      </w:r>
      <w:r w:rsidRPr="006737FF">
        <w:t xml:space="preserve">rules set by the Australian Government. This date may differ between individual courses and providers. </w:t>
      </w:r>
    </w:p>
    <w:p w14:paraId="2E762F52" w14:textId="70A9DD2A" w:rsidR="00127F6D" w:rsidRPr="006737FF" w:rsidRDefault="00127F6D" w:rsidP="002A36C8">
      <w:r w:rsidRPr="006737FF">
        <w:t xml:space="preserve">Every part of a course (unit or subject) has its own </w:t>
      </w:r>
      <w:r w:rsidRPr="006737FF">
        <w:rPr>
          <w:rStyle w:val="StrongcolorChar"/>
          <w:color w:val="auto"/>
        </w:rPr>
        <w:t>census day</w:t>
      </w:r>
      <w:r w:rsidRPr="006737FF">
        <w:t xml:space="preserve"> so that you incur debts as you progress through your course,</w:t>
      </w:r>
      <w:r w:rsidR="00F03887" w:rsidRPr="006737FF">
        <w:t xml:space="preserve"> and</w:t>
      </w:r>
      <w:r w:rsidRPr="006737FF">
        <w:t xml:space="preserve"> not for the whole course at the beginning. </w:t>
      </w:r>
      <w:r w:rsidR="007E39F7" w:rsidRPr="006737FF">
        <w:t>E</w:t>
      </w:r>
      <w:r w:rsidR="00903ED9" w:rsidRPr="006737FF">
        <w:t>very course must have at least three</w:t>
      </w:r>
      <w:r w:rsidR="007E39F7" w:rsidRPr="006737FF">
        <w:t xml:space="preserve"> </w:t>
      </w:r>
      <w:r w:rsidR="00310035" w:rsidRPr="006737FF">
        <w:rPr>
          <w:rStyle w:val="StrongcolorChar"/>
          <w:color w:val="auto"/>
        </w:rPr>
        <w:t>census days</w:t>
      </w:r>
      <w:r w:rsidR="00D0393F" w:rsidRPr="006737FF">
        <w:t xml:space="preserve"> spread </w:t>
      </w:r>
      <w:r w:rsidR="00556A5D" w:rsidRPr="006737FF">
        <w:t xml:space="preserve">reasonably evenly </w:t>
      </w:r>
      <w:r w:rsidR="0015199A" w:rsidRPr="006737FF">
        <w:t>throughout</w:t>
      </w:r>
      <w:r w:rsidR="00D0393F" w:rsidRPr="006737FF">
        <w:t xml:space="preserve"> your course</w:t>
      </w:r>
      <w:r w:rsidR="007E39F7" w:rsidRPr="006737FF">
        <w:t xml:space="preserve">. </w:t>
      </w:r>
      <w:r w:rsidRPr="006737FF">
        <w:t xml:space="preserve">Your provider is required by law </w:t>
      </w:r>
      <w:r w:rsidR="00056E9E" w:rsidRPr="006737FF">
        <w:t>to publish</w:t>
      </w:r>
      <w:r w:rsidRPr="006737FF">
        <w:t xml:space="preserve"> </w:t>
      </w:r>
      <w:r w:rsidR="00310035" w:rsidRPr="006737FF">
        <w:rPr>
          <w:rStyle w:val="StrongcolorChar"/>
          <w:color w:val="auto"/>
        </w:rPr>
        <w:t>census days</w:t>
      </w:r>
      <w:r w:rsidRPr="006737FF">
        <w:t xml:space="preserve">. </w:t>
      </w:r>
    </w:p>
    <w:p w14:paraId="07022C97" w14:textId="513FD872" w:rsidR="00127F6D" w:rsidRPr="006737FF" w:rsidRDefault="00127F6D" w:rsidP="002A36C8">
      <w:r w:rsidRPr="006737FF">
        <w:t xml:space="preserve">If you are unsure of your </w:t>
      </w:r>
      <w:r w:rsidR="00310035" w:rsidRPr="006737FF">
        <w:rPr>
          <w:rStyle w:val="StrongcolorChar"/>
          <w:color w:val="auto"/>
        </w:rPr>
        <w:t>census days</w:t>
      </w:r>
      <w:r w:rsidRPr="006737FF">
        <w:t xml:space="preserve">, check your provider’s website or contact them directly to confirm the </w:t>
      </w:r>
      <w:r w:rsidRPr="006737FF">
        <w:rPr>
          <w:b/>
        </w:rPr>
        <w:t>census day</w:t>
      </w:r>
      <w:r w:rsidRPr="006737FF">
        <w:t xml:space="preserve"> for</w:t>
      </w:r>
      <w:r w:rsidR="00FD0B25" w:rsidRPr="006737FF">
        <w:t xml:space="preserve"> each unit</w:t>
      </w:r>
      <w:r w:rsidR="00C568AA">
        <w:t xml:space="preserve">, </w:t>
      </w:r>
      <w:r w:rsidR="00FD0B25" w:rsidRPr="006737FF">
        <w:t>and whether withdrawal is limited to your provider’s business hours</w:t>
      </w:r>
      <w:r w:rsidRPr="006737FF">
        <w:t>.</w:t>
      </w:r>
    </w:p>
    <w:p w14:paraId="7975617D" w14:textId="264EEFBA" w:rsidR="00127F6D" w:rsidRDefault="00127F6D" w:rsidP="00127F6D">
      <w:r w:rsidRPr="00B15495">
        <w:t xml:space="preserve">Your provider must send you </w:t>
      </w:r>
      <w:r w:rsidRPr="006737FF">
        <w:t xml:space="preserve">a </w:t>
      </w:r>
      <w:r w:rsidR="007455F2" w:rsidRPr="006737FF">
        <w:rPr>
          <w:rStyle w:val="StrongcolorChar"/>
          <w:color w:val="auto"/>
        </w:rPr>
        <w:t>VET Student Loans f</w:t>
      </w:r>
      <w:r w:rsidR="00F6705A" w:rsidRPr="006737FF">
        <w:rPr>
          <w:rStyle w:val="StrongcolorChar"/>
          <w:color w:val="auto"/>
        </w:rPr>
        <w:t xml:space="preserve">ee </w:t>
      </w:r>
      <w:r w:rsidR="007455F2" w:rsidRPr="00916972">
        <w:rPr>
          <w:rStyle w:val="StrongcolorChar"/>
          <w:color w:val="auto"/>
        </w:rPr>
        <w:t>n</w:t>
      </w:r>
      <w:r w:rsidR="00F6705A" w:rsidRPr="00916972">
        <w:rPr>
          <w:rStyle w:val="StrongcolorChar"/>
          <w:color w:val="auto"/>
        </w:rPr>
        <w:t>otice</w:t>
      </w:r>
      <w:r w:rsidR="00F6705A" w:rsidRPr="00916972">
        <w:t xml:space="preserve"> </w:t>
      </w:r>
      <w:r w:rsidR="00DF4F6D" w:rsidRPr="00916972">
        <w:t xml:space="preserve">at least 14 days </w:t>
      </w:r>
      <w:r w:rsidRPr="00916972">
        <w:t xml:space="preserve">before </w:t>
      </w:r>
      <w:r w:rsidR="00AF6DC3" w:rsidRPr="00916972">
        <w:t xml:space="preserve">the </w:t>
      </w:r>
      <w:r w:rsidR="00AF6DC3" w:rsidRPr="00916972">
        <w:rPr>
          <w:b/>
        </w:rPr>
        <w:t>census day</w:t>
      </w:r>
      <w:r w:rsidR="00AF6DC3" w:rsidRPr="00916972">
        <w:t xml:space="preserve"> </w:t>
      </w:r>
      <w:r w:rsidRPr="00916972">
        <w:t>so that you have all the information you need to make your study</w:t>
      </w:r>
      <w:r w:rsidRPr="006737FF">
        <w:t xml:space="preserve"> and payment decisions.</w:t>
      </w:r>
      <w:r w:rsidR="00D654E5" w:rsidRPr="006737FF">
        <w:t xml:space="preserve"> </w:t>
      </w:r>
    </w:p>
    <w:p w14:paraId="2729E0F0" w14:textId="34C93600" w:rsidR="000E628C" w:rsidRPr="00675E07" w:rsidRDefault="000E628C" w:rsidP="000E628C">
      <w:pPr>
        <w:pStyle w:val="Heading2"/>
      </w:pPr>
      <w:bookmarkStart w:id="41" w:name="_Toc29971002"/>
      <w:r w:rsidRPr="00675E07">
        <w:lastRenderedPageBreak/>
        <w:t>3.5 How do I confirm my continued engagement in my course?</w:t>
      </w:r>
      <w:bookmarkEnd w:id="41"/>
    </w:p>
    <w:p w14:paraId="0CA719A7" w14:textId="3F969150" w:rsidR="00153E59" w:rsidRPr="006737FF" w:rsidRDefault="004A5C64" w:rsidP="00153E59">
      <w:r>
        <w:t>To</w:t>
      </w:r>
      <w:r w:rsidR="00F03887">
        <w:t xml:space="preserve"> continue </w:t>
      </w:r>
      <w:r w:rsidR="00F03887" w:rsidRPr="006737FF">
        <w:t>accessing a VET Student Loan, you will have to confirm your continued engagement and participation in your course</w:t>
      </w:r>
      <w:r w:rsidR="007455F2" w:rsidRPr="006737FF">
        <w:t xml:space="preserve"> by completing the </w:t>
      </w:r>
      <w:r w:rsidR="007455F2" w:rsidRPr="006737FF">
        <w:rPr>
          <w:rStyle w:val="StrongcolorChar"/>
          <w:color w:val="auto"/>
        </w:rPr>
        <w:t xml:space="preserve">Progression </w:t>
      </w:r>
      <w:r w:rsidR="00D90E03" w:rsidRPr="006737FF">
        <w:rPr>
          <w:rStyle w:val="StrongcolorChar"/>
          <w:color w:val="auto"/>
        </w:rPr>
        <w:t>F</w:t>
      </w:r>
      <w:r w:rsidR="007455F2" w:rsidRPr="006737FF">
        <w:rPr>
          <w:rStyle w:val="StrongcolorChar"/>
          <w:color w:val="auto"/>
        </w:rPr>
        <w:t>orm</w:t>
      </w:r>
      <w:r w:rsidR="00F03887" w:rsidRPr="006737FF">
        <w:t>.</w:t>
      </w:r>
      <w:r w:rsidR="000E628C" w:rsidRPr="006737FF">
        <w:t xml:space="preserve"> An email with login details to the </w:t>
      </w:r>
      <w:r w:rsidR="000E628C" w:rsidRPr="006737FF">
        <w:rPr>
          <w:b/>
        </w:rPr>
        <w:t>eCAF</w:t>
      </w:r>
      <w:r w:rsidR="000E628C" w:rsidRPr="006737FF">
        <w:t xml:space="preserve"> system will be sent to you requesting that you indicate your study intent and complete a short survey. Depending on the duration of your course and the length of time you take to complete the course, you may be requested to complete this form </w:t>
      </w:r>
      <w:r w:rsidR="00F03887" w:rsidRPr="006737FF">
        <w:t xml:space="preserve">multiple times </w:t>
      </w:r>
      <w:r w:rsidR="000E628C" w:rsidRPr="006737FF">
        <w:t xml:space="preserve">during the length of your course. If you do not complete the form and survey, you may be ineligible to continue accessing VET Student Loans to pay for the remainder of your course </w:t>
      </w:r>
      <w:r w:rsidR="000E628C" w:rsidRPr="006737FF">
        <w:rPr>
          <w:b/>
        </w:rPr>
        <w:t>tuition fees</w:t>
      </w:r>
      <w:r w:rsidR="000E628C" w:rsidRPr="006737FF">
        <w:t>.</w:t>
      </w:r>
    </w:p>
    <w:p w14:paraId="018FD392" w14:textId="7862152C" w:rsidR="00DE5377" w:rsidRPr="00675E07" w:rsidRDefault="00DE5377" w:rsidP="00C6034C">
      <w:pPr>
        <w:pStyle w:val="Heading2"/>
      </w:pPr>
      <w:bookmarkStart w:id="42" w:name="_Toc29971003"/>
      <w:r w:rsidRPr="00675E07">
        <w:t>3.</w:t>
      </w:r>
      <w:r w:rsidR="00C3107E" w:rsidRPr="00675E07">
        <w:t>6</w:t>
      </w:r>
      <w:r w:rsidRPr="00675E07">
        <w:t xml:space="preserve"> What happens if the census day has</w:t>
      </w:r>
      <w:r w:rsidR="00153E59" w:rsidRPr="00675E07">
        <w:t xml:space="preserve"> already</w:t>
      </w:r>
      <w:r w:rsidRPr="00675E07">
        <w:t xml:space="preserve"> passed?</w:t>
      </w:r>
      <w:bookmarkEnd w:id="42"/>
    </w:p>
    <w:p w14:paraId="63AD2F3E" w14:textId="72739270" w:rsidR="00F60629" w:rsidRPr="006737FF" w:rsidRDefault="007B5D15">
      <w:pPr>
        <w:rPr>
          <w:rFonts w:ascii="Calibri" w:eastAsiaTheme="minorHAnsi" w:hAnsi="Calibri" w:cstheme="majorBidi"/>
          <w:b/>
          <w:bCs/>
          <w:caps/>
          <w:sz w:val="36"/>
          <w:szCs w:val="28"/>
        </w:rPr>
      </w:pPr>
      <w:r>
        <w:rPr>
          <w:rFonts w:eastAsiaTheme="minorHAnsi"/>
        </w:rPr>
        <w:t xml:space="preserve">You cannot access VET </w:t>
      </w:r>
      <w:r w:rsidRPr="006737FF">
        <w:rPr>
          <w:rFonts w:eastAsiaTheme="minorHAnsi"/>
        </w:rPr>
        <w:t>Student Loan</w:t>
      </w:r>
      <w:r w:rsidR="008F0412" w:rsidRPr="006737FF">
        <w:rPr>
          <w:rFonts w:eastAsiaTheme="minorHAnsi"/>
        </w:rPr>
        <w:t>s</w:t>
      </w:r>
      <w:r w:rsidRPr="006737FF">
        <w:rPr>
          <w:rFonts w:eastAsiaTheme="minorHAnsi"/>
        </w:rPr>
        <w:t xml:space="preserve"> for a past </w:t>
      </w:r>
      <w:r w:rsidRPr="006737FF">
        <w:rPr>
          <w:rFonts w:eastAsiaTheme="minorHAnsi"/>
          <w:b/>
        </w:rPr>
        <w:t>census day</w:t>
      </w:r>
      <w:r w:rsidRPr="006737FF">
        <w:rPr>
          <w:rFonts w:eastAsiaTheme="minorHAnsi"/>
        </w:rPr>
        <w:t xml:space="preserve">. You must submit your </w:t>
      </w:r>
      <w:r w:rsidRPr="006737FF">
        <w:rPr>
          <w:rFonts w:eastAsiaTheme="minorHAnsi"/>
          <w:b/>
        </w:rPr>
        <w:t>eCAF</w:t>
      </w:r>
      <w:r w:rsidRPr="006737FF">
        <w:rPr>
          <w:rFonts w:eastAsiaTheme="minorHAnsi"/>
        </w:rPr>
        <w:t xml:space="preserve"> on or before the first </w:t>
      </w:r>
      <w:r w:rsidRPr="006737FF">
        <w:rPr>
          <w:rFonts w:eastAsiaTheme="minorHAnsi"/>
          <w:b/>
        </w:rPr>
        <w:t>census day</w:t>
      </w:r>
      <w:r w:rsidRPr="006737FF">
        <w:rPr>
          <w:rFonts w:eastAsiaTheme="minorHAnsi"/>
        </w:rPr>
        <w:t xml:space="preserve"> for which you wish the loan to apply. </w:t>
      </w:r>
    </w:p>
    <w:p w14:paraId="4448DB35" w14:textId="77777777" w:rsidR="00564D47" w:rsidRDefault="00564D47">
      <w:pPr>
        <w:rPr>
          <w:rFonts w:ascii="Calibri" w:eastAsiaTheme="minorHAnsi" w:hAnsi="Calibri" w:cstheme="majorBidi"/>
          <w:b/>
          <w:bCs/>
          <w:caps/>
          <w:color w:val="292065"/>
          <w:sz w:val="36"/>
          <w:szCs w:val="28"/>
        </w:rPr>
      </w:pPr>
      <w:r>
        <w:rPr>
          <w:rFonts w:eastAsiaTheme="minorHAnsi"/>
        </w:rPr>
        <w:br w:type="page"/>
      </w:r>
    </w:p>
    <w:p w14:paraId="05FA38F1" w14:textId="27D227AD" w:rsidR="00127F6D" w:rsidRPr="008A579B" w:rsidRDefault="00127F6D" w:rsidP="00127F6D">
      <w:pPr>
        <w:pStyle w:val="Heading1"/>
        <w:rPr>
          <w:rFonts w:eastAsiaTheme="minorHAnsi"/>
        </w:rPr>
      </w:pPr>
      <w:bookmarkStart w:id="43" w:name="_Toc29971004"/>
      <w:r w:rsidRPr="008A579B">
        <w:rPr>
          <w:rFonts w:eastAsiaTheme="minorHAnsi"/>
        </w:rPr>
        <w:lastRenderedPageBreak/>
        <w:t>4.  KEEPING TRACK OF YOUR VET STUDENT LOAN</w:t>
      </w:r>
      <w:bookmarkEnd w:id="43"/>
    </w:p>
    <w:p w14:paraId="6B6719BD" w14:textId="090FBF51" w:rsidR="00127F6D" w:rsidRPr="009436F9" w:rsidRDefault="00127F6D" w:rsidP="00AF6DC3">
      <w:r w:rsidRPr="009436F9">
        <w:t xml:space="preserve">More information </w:t>
      </w:r>
      <w:r w:rsidRPr="006737FF">
        <w:t xml:space="preserve">about keeping track of your </w:t>
      </w:r>
      <w:r w:rsidRPr="006737FF">
        <w:rPr>
          <w:rStyle w:val="StrongcolorChar"/>
          <w:color w:val="auto"/>
        </w:rPr>
        <w:t>VET Student Loan</w:t>
      </w:r>
      <w:r w:rsidRPr="006737FF">
        <w:t xml:space="preserve"> is available</w:t>
      </w:r>
      <w:r w:rsidR="002903BD" w:rsidRPr="006737FF">
        <w:t xml:space="preserve"> </w:t>
      </w:r>
      <w:r w:rsidRPr="009436F9">
        <w:t xml:space="preserve">at </w:t>
      </w:r>
      <w:hyperlink r:id="rId59" w:history="1">
        <w:r w:rsidR="005768C7" w:rsidRPr="00F81DCC">
          <w:rPr>
            <w:rStyle w:val="Hyperlink"/>
            <w:b w:val="0"/>
            <w:u w:val="single"/>
          </w:rPr>
          <w:t>Study Assist</w:t>
        </w:r>
      </w:hyperlink>
      <w:r w:rsidR="005768C7">
        <w:t xml:space="preserve">. </w:t>
      </w:r>
    </w:p>
    <w:p w14:paraId="6D535D98" w14:textId="77777777" w:rsidR="002903BD" w:rsidRPr="008A579B" w:rsidRDefault="002903BD" w:rsidP="004E73FE">
      <w:pPr>
        <w:pStyle w:val="Heading2"/>
      </w:pPr>
      <w:bookmarkStart w:id="44" w:name="_Toc29971005"/>
      <w:r w:rsidRPr="008A579B">
        <w:t>4.1 Your Commonwealth Higher Education Student Support Number (CHESSN)</w:t>
      </w:r>
      <w:bookmarkEnd w:id="44"/>
      <w:r w:rsidRPr="008A579B">
        <w:t xml:space="preserve"> </w:t>
      </w:r>
    </w:p>
    <w:p w14:paraId="323A8CD3" w14:textId="69DA2648" w:rsidR="002903BD" w:rsidRPr="006737FF" w:rsidRDefault="002903BD" w:rsidP="002903BD">
      <w:r w:rsidRPr="00B15495">
        <w:t xml:space="preserve">You will be </w:t>
      </w:r>
      <w:r w:rsidRPr="006737FF">
        <w:t>allocated a</w:t>
      </w:r>
      <w:r w:rsidRPr="006737FF">
        <w:rPr>
          <w:rStyle w:val="StrongcolorChar"/>
          <w:color w:val="auto"/>
        </w:rPr>
        <w:t xml:space="preserve"> </w:t>
      </w:r>
      <w:r w:rsidR="00310035" w:rsidRPr="006737FF">
        <w:rPr>
          <w:rStyle w:val="StrongcolorChar"/>
          <w:color w:val="auto"/>
        </w:rPr>
        <w:t>CHESSN</w:t>
      </w:r>
      <w:r w:rsidRPr="006737FF">
        <w:t xml:space="preserve"> when you first apply for admission to your provider. Your </w:t>
      </w:r>
      <w:r w:rsidR="00310035" w:rsidRPr="006737FF">
        <w:rPr>
          <w:rStyle w:val="StrongcolorChar"/>
          <w:color w:val="auto"/>
        </w:rPr>
        <w:t>CHESSN</w:t>
      </w:r>
      <w:r w:rsidRPr="006737FF">
        <w:t xml:space="preserve"> is a unique identification number that stays with you for the whole of your student life. </w:t>
      </w:r>
    </w:p>
    <w:p w14:paraId="0B395731" w14:textId="29EDA0FE" w:rsidR="002903BD" w:rsidRPr="006737FF" w:rsidRDefault="002903BD" w:rsidP="002903BD">
      <w:r w:rsidRPr="006737FF">
        <w:t xml:space="preserve">Your </w:t>
      </w:r>
      <w:r w:rsidR="00310035" w:rsidRPr="006737FF">
        <w:rPr>
          <w:rStyle w:val="StrongcolorChar"/>
          <w:color w:val="auto"/>
        </w:rPr>
        <w:t>CHESSN</w:t>
      </w:r>
      <w:r w:rsidRPr="006737FF">
        <w:t xml:space="preserve"> helps providers and the Australian Government provide you with information about any </w:t>
      </w:r>
      <w:r w:rsidR="001A0927" w:rsidRPr="006737FF">
        <w:rPr>
          <w:b/>
        </w:rPr>
        <w:t>VET Student Loans</w:t>
      </w:r>
      <w:r w:rsidR="001A0927" w:rsidRPr="006737FF">
        <w:t xml:space="preserve"> or </w:t>
      </w:r>
      <w:r w:rsidRPr="006737FF">
        <w:rPr>
          <w:b/>
        </w:rPr>
        <w:t>HELP</w:t>
      </w:r>
      <w:r w:rsidRPr="006737FF">
        <w:t xml:space="preserve"> loans you may have used. Your </w:t>
      </w:r>
      <w:r w:rsidR="00310035" w:rsidRPr="006737FF">
        <w:rPr>
          <w:rStyle w:val="StrongcolorChar"/>
          <w:color w:val="auto"/>
        </w:rPr>
        <w:t>CHESSN</w:t>
      </w:r>
      <w:r w:rsidRPr="006737FF">
        <w:t xml:space="preserve"> is printed on your </w:t>
      </w:r>
      <w:r w:rsidR="00687AD4" w:rsidRPr="006737FF">
        <w:t>Commonwealth Assistance Notice (</w:t>
      </w:r>
      <w:r w:rsidRPr="006737FF">
        <w:rPr>
          <w:rStyle w:val="StrongcolorChar"/>
          <w:color w:val="auto"/>
        </w:rPr>
        <w:t>CAN</w:t>
      </w:r>
      <w:r w:rsidR="00687AD4" w:rsidRPr="006737FF">
        <w:t>)</w:t>
      </w:r>
      <w:r w:rsidRPr="006737FF">
        <w:t xml:space="preserve">. </w:t>
      </w:r>
    </w:p>
    <w:p w14:paraId="1C45F5CF" w14:textId="7A742FA6" w:rsidR="001A0927" w:rsidRPr="00916972" w:rsidRDefault="001A0927" w:rsidP="002903BD">
      <w:r w:rsidRPr="006737FF">
        <w:t xml:space="preserve">You should only have one </w:t>
      </w:r>
      <w:r w:rsidRPr="008049BC">
        <w:rPr>
          <w:rStyle w:val="StrongcolorChar"/>
          <w:color w:val="auto"/>
        </w:rPr>
        <w:t>CHESSN</w:t>
      </w:r>
      <w:r w:rsidRPr="006737FF">
        <w:t xml:space="preserve"> for the duration of your studies – even if you change providers, or decide to start a new course a few years after completing one, or change your name. You should always </w:t>
      </w:r>
      <w:r w:rsidRPr="00916972">
        <w:t xml:space="preserve">use the </w:t>
      </w:r>
      <w:r w:rsidRPr="00916972">
        <w:rPr>
          <w:i/>
        </w:rPr>
        <w:t>same</w:t>
      </w:r>
      <w:r w:rsidRPr="00916972">
        <w:t xml:space="preserve"> </w:t>
      </w:r>
      <w:r w:rsidRPr="00916972">
        <w:rPr>
          <w:rStyle w:val="StrongcolorChar"/>
          <w:color w:val="auto"/>
        </w:rPr>
        <w:t>CHESSN</w:t>
      </w:r>
      <w:r w:rsidRPr="00916972">
        <w:t xml:space="preserve"> for </w:t>
      </w:r>
      <w:r w:rsidRPr="00916972">
        <w:rPr>
          <w:i/>
        </w:rPr>
        <w:t>all</w:t>
      </w:r>
      <w:r w:rsidRPr="00916972">
        <w:t xml:space="preserve"> of your studies.</w:t>
      </w:r>
    </w:p>
    <w:p w14:paraId="0070E2EE" w14:textId="247A8033" w:rsidR="001A0927" w:rsidRPr="00916972" w:rsidRDefault="00483A5D" w:rsidP="008049BC">
      <w:pPr>
        <w:pStyle w:val="Heading3"/>
      </w:pPr>
      <w:bookmarkStart w:id="45" w:name="_Toc29971006"/>
      <w:r w:rsidRPr="00916972">
        <w:t xml:space="preserve">4.1.1 </w:t>
      </w:r>
      <w:r w:rsidR="005E316A" w:rsidRPr="00916972">
        <w:t>Why is it important to have only one CHESSN?</w:t>
      </w:r>
      <w:bookmarkEnd w:id="45"/>
    </w:p>
    <w:p w14:paraId="4C714C9A" w14:textId="17DE4620" w:rsidR="005E316A" w:rsidRPr="00916972" w:rsidRDefault="005E316A">
      <w:r w:rsidRPr="00916972">
        <w:t xml:space="preserve">Your </w:t>
      </w:r>
      <w:r w:rsidRPr="00916972">
        <w:rPr>
          <w:rStyle w:val="StrongcolorChar"/>
          <w:color w:val="auto"/>
        </w:rPr>
        <w:t>CHESSN</w:t>
      </w:r>
      <w:r w:rsidRPr="00916972">
        <w:t xml:space="preserve"> is an important identifier used to monitor and manage your Commonwealth assistance, especially for identifying whether you have reached your </w:t>
      </w:r>
      <w:r w:rsidRPr="00916972">
        <w:rPr>
          <w:rStyle w:val="StrongcolorChar"/>
          <w:color w:val="auto"/>
        </w:rPr>
        <w:t>HELP</w:t>
      </w:r>
      <w:r w:rsidRPr="00916972">
        <w:t xml:space="preserve"> </w:t>
      </w:r>
      <w:r w:rsidRPr="005E63F7">
        <w:rPr>
          <w:b/>
        </w:rPr>
        <w:t>loan limit</w:t>
      </w:r>
      <w:r w:rsidRPr="00916972">
        <w:t xml:space="preserve">. </w:t>
      </w:r>
      <w:r w:rsidR="009952E8">
        <w:t>Y</w:t>
      </w:r>
      <w:r w:rsidRPr="00916972">
        <w:t xml:space="preserve">our </w:t>
      </w:r>
      <w:hyperlink r:id="rId60" w:tgtFrame="_blank" w:history="1">
        <w:r w:rsidRPr="00916972">
          <w:rPr>
            <w:rStyle w:val="StrongcolorChar"/>
            <w:color w:val="auto"/>
          </w:rPr>
          <w:t>HELP</w:t>
        </w:r>
        <w:r w:rsidRPr="00916972">
          <w:t xml:space="preserve"> </w:t>
        </w:r>
        <w:r w:rsidRPr="00916972">
          <w:rPr>
            <w:b/>
          </w:rPr>
          <w:t>loan limit</w:t>
        </w:r>
      </w:hyperlink>
      <w:r w:rsidRPr="00916972">
        <w:t xml:space="preserve"> appl</w:t>
      </w:r>
      <w:r w:rsidR="009952E8">
        <w:t>ies</w:t>
      </w:r>
      <w:r w:rsidRPr="00916972">
        <w:t xml:space="preserve"> to all study for which you use </w:t>
      </w:r>
      <w:r w:rsidR="00B17B8D" w:rsidRPr="00916972">
        <w:t xml:space="preserve">a </w:t>
      </w:r>
      <w:r w:rsidR="00B17B8D" w:rsidRPr="00916972">
        <w:rPr>
          <w:rStyle w:val="StrongcolorChar"/>
          <w:color w:val="auto"/>
        </w:rPr>
        <w:t>VET Student Loan</w:t>
      </w:r>
      <w:r w:rsidR="00B17B8D" w:rsidRPr="00916972">
        <w:t xml:space="preserve">, </w:t>
      </w:r>
      <w:r w:rsidR="00590CE1" w:rsidRPr="002C0E0D">
        <w:t>VET FEE-HELP,</w:t>
      </w:r>
      <w:r w:rsidR="00590CE1">
        <w:t xml:space="preserve"> </w:t>
      </w:r>
      <w:r w:rsidR="00B17B8D" w:rsidRPr="00916972">
        <w:rPr>
          <w:b/>
        </w:rPr>
        <w:t>HECS-HELP</w:t>
      </w:r>
      <w:r w:rsidR="00B17B8D" w:rsidRPr="00916972">
        <w:t xml:space="preserve"> or </w:t>
      </w:r>
      <w:r w:rsidRPr="00916972">
        <w:rPr>
          <w:rStyle w:val="StrongcolorChar"/>
          <w:color w:val="auto"/>
        </w:rPr>
        <w:t>FEE-HELP</w:t>
      </w:r>
      <w:r w:rsidRPr="00916972">
        <w:t xml:space="preserve"> to pay for your course.</w:t>
      </w:r>
    </w:p>
    <w:p w14:paraId="56915D60" w14:textId="61FF28C5" w:rsidR="005E316A" w:rsidRPr="00916972" w:rsidRDefault="00B17B8D" w:rsidP="005E316A">
      <w:r w:rsidRPr="00916972">
        <w:t>H</w:t>
      </w:r>
      <w:r w:rsidR="005E316A" w:rsidRPr="00916972">
        <w:t xml:space="preserve">ow much you can borrow is calculated against individual </w:t>
      </w:r>
      <w:r w:rsidR="005E316A" w:rsidRPr="00916972">
        <w:rPr>
          <w:rStyle w:val="StrongcolorChar"/>
          <w:color w:val="auto"/>
        </w:rPr>
        <w:t>CHESSN</w:t>
      </w:r>
      <w:r w:rsidR="005E316A" w:rsidRPr="00916972">
        <w:t xml:space="preserve">s. If you have more than one </w:t>
      </w:r>
      <w:r w:rsidR="005E316A" w:rsidRPr="00916972">
        <w:rPr>
          <w:rStyle w:val="StrongcolorChar"/>
          <w:color w:val="auto"/>
        </w:rPr>
        <w:t>CHESSN</w:t>
      </w:r>
      <w:r w:rsidR="005E316A" w:rsidRPr="00916972">
        <w:t xml:space="preserve">, you might exceed your </w:t>
      </w:r>
      <w:r w:rsidR="005E316A" w:rsidRPr="00916972">
        <w:rPr>
          <w:rStyle w:val="StrongcolorChar"/>
          <w:color w:val="auto"/>
        </w:rPr>
        <w:t>HELP</w:t>
      </w:r>
      <w:r w:rsidR="005E316A" w:rsidRPr="00916972">
        <w:t xml:space="preserve"> </w:t>
      </w:r>
      <w:r w:rsidR="005E316A" w:rsidRPr="00916972">
        <w:rPr>
          <w:b/>
        </w:rPr>
        <w:t>loan limit</w:t>
      </w:r>
      <w:r w:rsidR="005E316A" w:rsidRPr="00916972">
        <w:t xml:space="preserve"> because the loan limit will be applied to each </w:t>
      </w:r>
      <w:r w:rsidR="005E316A" w:rsidRPr="00916972">
        <w:rPr>
          <w:rStyle w:val="StrongcolorChar"/>
          <w:color w:val="auto"/>
        </w:rPr>
        <w:t>CHESSN</w:t>
      </w:r>
      <w:r w:rsidR="005E316A" w:rsidRPr="00916972">
        <w:t xml:space="preserve"> you have been issued. If you have been allocated multiple </w:t>
      </w:r>
      <w:r w:rsidR="005E316A" w:rsidRPr="00916972">
        <w:rPr>
          <w:rStyle w:val="StrongcolorChar"/>
          <w:color w:val="auto"/>
        </w:rPr>
        <w:t>CHESSN</w:t>
      </w:r>
      <w:r w:rsidR="005E316A" w:rsidRPr="00916972">
        <w:t xml:space="preserve">s and the sum of the debts across those </w:t>
      </w:r>
      <w:r w:rsidR="005E316A" w:rsidRPr="00916972">
        <w:rPr>
          <w:rStyle w:val="StrongcolorChar"/>
          <w:color w:val="auto"/>
        </w:rPr>
        <w:t>CHESSN</w:t>
      </w:r>
      <w:r w:rsidR="005E316A" w:rsidRPr="00916972">
        <w:t xml:space="preserve">s exceeds the </w:t>
      </w:r>
      <w:r w:rsidR="005E316A" w:rsidRPr="00916972">
        <w:rPr>
          <w:rStyle w:val="StrongcolorChar"/>
          <w:color w:val="auto"/>
        </w:rPr>
        <w:t>HELP</w:t>
      </w:r>
      <w:r w:rsidR="005E316A" w:rsidRPr="00916972">
        <w:rPr>
          <w:b/>
        </w:rPr>
        <w:t xml:space="preserve"> limit</w:t>
      </w:r>
      <w:r w:rsidR="005E316A" w:rsidRPr="00916972">
        <w:t xml:space="preserve"> you </w:t>
      </w:r>
      <w:r w:rsidR="005E316A" w:rsidRPr="00916972">
        <w:rPr>
          <w:b/>
          <w:bCs/>
        </w:rPr>
        <w:t>cannot access</w:t>
      </w:r>
      <w:r w:rsidR="005E316A" w:rsidRPr="00916972">
        <w:t xml:space="preserve"> </w:t>
      </w:r>
      <w:r w:rsidRPr="00916972">
        <w:t xml:space="preserve">any more </w:t>
      </w:r>
      <w:r w:rsidR="005E316A" w:rsidRPr="00916972">
        <w:rPr>
          <w:rStyle w:val="StrongcolorChar"/>
          <w:color w:val="auto"/>
        </w:rPr>
        <w:t>HELP</w:t>
      </w:r>
      <w:r w:rsidR="005E316A" w:rsidRPr="00916972">
        <w:t xml:space="preserve"> </w:t>
      </w:r>
      <w:r w:rsidR="0069541C" w:rsidRPr="00916972">
        <w:t xml:space="preserve">or VET Student </w:t>
      </w:r>
      <w:r w:rsidR="00F03093" w:rsidRPr="00916972">
        <w:t>L</w:t>
      </w:r>
      <w:r w:rsidR="005E316A" w:rsidRPr="00916972">
        <w:t>oans to pay for your course.</w:t>
      </w:r>
    </w:p>
    <w:p w14:paraId="21B80B43" w14:textId="5CBB6A92" w:rsidR="005E316A" w:rsidRPr="00916972" w:rsidRDefault="005E316A" w:rsidP="005E316A">
      <w:r w:rsidRPr="00916972">
        <w:t xml:space="preserve">If you have received </w:t>
      </w:r>
      <w:r w:rsidRPr="00916972">
        <w:rPr>
          <w:rStyle w:val="StrongcolorChar"/>
          <w:color w:val="auto"/>
        </w:rPr>
        <w:t>HELP</w:t>
      </w:r>
      <w:r w:rsidRPr="00916972">
        <w:t xml:space="preserve"> </w:t>
      </w:r>
      <w:r w:rsidR="0069541C" w:rsidRPr="00916972">
        <w:t xml:space="preserve">or VET Student </w:t>
      </w:r>
      <w:r w:rsidR="00F03093" w:rsidRPr="00916972">
        <w:t>L</w:t>
      </w:r>
      <w:r w:rsidRPr="00916972">
        <w:t xml:space="preserve">oans in excess of the </w:t>
      </w:r>
      <w:r w:rsidRPr="00916972">
        <w:rPr>
          <w:rStyle w:val="StrongcolorChar"/>
          <w:color w:val="auto"/>
        </w:rPr>
        <w:t>HELP</w:t>
      </w:r>
      <w:r w:rsidRPr="00916972">
        <w:t xml:space="preserve"> </w:t>
      </w:r>
      <w:r w:rsidR="009952E8">
        <w:t xml:space="preserve">loan </w:t>
      </w:r>
      <w:r w:rsidRPr="00916972">
        <w:rPr>
          <w:b/>
        </w:rPr>
        <w:t>limit</w:t>
      </w:r>
      <w:r w:rsidRPr="00916972">
        <w:t>, your provider will be required to return the funds to the Commonwealth and may seek repayment of the excess loan amount from you.</w:t>
      </w:r>
    </w:p>
    <w:p w14:paraId="2C285F43" w14:textId="56464C19" w:rsidR="005E316A" w:rsidRPr="006737FF" w:rsidRDefault="00F77ED3" w:rsidP="005E316A">
      <w:r w:rsidRPr="00916972">
        <w:t xml:space="preserve">If you have more than one </w:t>
      </w:r>
      <w:r w:rsidRPr="00916972">
        <w:rPr>
          <w:rStyle w:val="StrongcolorChar"/>
          <w:color w:val="auto"/>
        </w:rPr>
        <w:t>CHESSN</w:t>
      </w:r>
      <w:r w:rsidRPr="00916972">
        <w:t xml:space="preserve">, or any other concerns about your </w:t>
      </w:r>
      <w:r w:rsidRPr="00916972">
        <w:rPr>
          <w:rStyle w:val="StrongcolorChar"/>
          <w:color w:val="auto"/>
        </w:rPr>
        <w:t>CHESSN</w:t>
      </w:r>
      <w:r w:rsidRPr="00916972">
        <w:t xml:space="preserve">, please complete an enquiry form on the </w:t>
      </w:r>
      <w:r w:rsidR="008E4821" w:rsidRPr="00916972">
        <w:t>Study Assist</w:t>
      </w:r>
      <w:r w:rsidRPr="00916972">
        <w:t xml:space="preserve"> </w:t>
      </w:r>
      <w:hyperlink r:id="rId61" w:tgtFrame="_blank" w:history="1">
        <w:r w:rsidRPr="00916972">
          <w:rPr>
            <w:u w:val="single"/>
          </w:rPr>
          <w:t>Contact us</w:t>
        </w:r>
      </w:hyperlink>
      <w:r w:rsidRPr="00916972">
        <w:t xml:space="preserve"> webpage.</w:t>
      </w:r>
    </w:p>
    <w:p w14:paraId="31D2B2CA" w14:textId="13F248E5" w:rsidR="002903BD" w:rsidRPr="008A579B" w:rsidRDefault="002903BD" w:rsidP="004E73FE">
      <w:pPr>
        <w:pStyle w:val="Heading2"/>
      </w:pPr>
      <w:bookmarkStart w:id="46" w:name="_Toc29971007"/>
      <w:r w:rsidRPr="008A579B">
        <w:t xml:space="preserve">4.2 </w:t>
      </w:r>
      <w:r w:rsidR="00702580">
        <w:t>Fee</w:t>
      </w:r>
      <w:r w:rsidR="00702580" w:rsidRPr="008A579B">
        <w:t xml:space="preserve"> </w:t>
      </w:r>
      <w:r w:rsidRPr="008A579B">
        <w:t>notices</w:t>
      </w:r>
      <w:bookmarkEnd w:id="46"/>
    </w:p>
    <w:p w14:paraId="7B21CDDD" w14:textId="665FC1C6" w:rsidR="000D023F" w:rsidRPr="006737FF" w:rsidRDefault="002903BD" w:rsidP="002903BD">
      <w:r w:rsidRPr="009436F9">
        <w:t xml:space="preserve">Your provider must send you </w:t>
      </w:r>
      <w:r w:rsidRPr="006737FF">
        <w:t xml:space="preserve">a </w:t>
      </w:r>
      <w:r w:rsidRPr="006737FF">
        <w:rPr>
          <w:rStyle w:val="StrongcolorChar"/>
          <w:color w:val="auto"/>
        </w:rPr>
        <w:t xml:space="preserve">VET Student Loans fee notice </w:t>
      </w:r>
      <w:r w:rsidRPr="006737FF">
        <w:t>for</w:t>
      </w:r>
      <w:r w:rsidR="00AA33C6" w:rsidRPr="006737FF">
        <w:t xml:space="preserve"> each fee period, for the</w:t>
      </w:r>
      <w:r w:rsidRPr="006737FF">
        <w:t xml:space="preserve"> course</w:t>
      </w:r>
      <w:r w:rsidR="00AA33C6" w:rsidRPr="006737FF">
        <w:t>(s)</w:t>
      </w:r>
      <w:r w:rsidRPr="006737FF">
        <w:t xml:space="preserve"> you are enrolled</w:t>
      </w:r>
      <w:r w:rsidR="00AA33C6" w:rsidRPr="006737FF">
        <w:t xml:space="preserve"> in for that fee period</w:t>
      </w:r>
      <w:r w:rsidRPr="006737FF">
        <w:t xml:space="preserve">. This must be sent to your nominated personal email or postal address at least 14 days before the </w:t>
      </w:r>
      <w:r w:rsidRPr="006737FF">
        <w:rPr>
          <w:b/>
        </w:rPr>
        <w:t>census day</w:t>
      </w:r>
      <w:r w:rsidRPr="006737FF">
        <w:t xml:space="preserve">. The </w:t>
      </w:r>
      <w:r w:rsidR="00702580" w:rsidRPr="006737FF">
        <w:t xml:space="preserve">fee notice </w:t>
      </w:r>
      <w:r w:rsidRPr="006737FF">
        <w:t xml:space="preserve">must </w:t>
      </w:r>
      <w:r w:rsidR="004A49D6" w:rsidRPr="006737FF">
        <w:t>detail a range of information including</w:t>
      </w:r>
      <w:r w:rsidR="000D023F" w:rsidRPr="006737FF">
        <w:t>:</w:t>
      </w:r>
    </w:p>
    <w:p w14:paraId="5AE3995C" w14:textId="77777777" w:rsidR="00AA33C6" w:rsidRPr="006737FF" w:rsidRDefault="00AA33C6" w:rsidP="00391769">
      <w:pPr>
        <w:pStyle w:val="ListParagraph"/>
        <w:widowControl w:val="0"/>
        <w:numPr>
          <w:ilvl w:val="0"/>
          <w:numId w:val="6"/>
        </w:numPr>
        <w:ind w:left="567" w:hanging="425"/>
      </w:pPr>
      <w:r w:rsidRPr="006737FF">
        <w:t>the provider’s name and registration code,</w:t>
      </w:r>
    </w:p>
    <w:p w14:paraId="687F44D9" w14:textId="77777777" w:rsidR="00AA33C6" w:rsidRPr="006737FF" w:rsidRDefault="00AA33C6" w:rsidP="00391769">
      <w:pPr>
        <w:pStyle w:val="ListParagraph"/>
        <w:widowControl w:val="0"/>
        <w:numPr>
          <w:ilvl w:val="0"/>
          <w:numId w:val="6"/>
        </w:numPr>
        <w:ind w:left="567" w:hanging="425"/>
      </w:pPr>
      <w:r w:rsidRPr="006737FF">
        <w:t>your name, contact details and student identification number as issued by the provider,</w:t>
      </w:r>
    </w:p>
    <w:p w14:paraId="75811E48" w14:textId="77777777" w:rsidR="000D023F" w:rsidRPr="006737FF" w:rsidRDefault="002903BD" w:rsidP="00391769">
      <w:pPr>
        <w:pStyle w:val="ListParagraph"/>
        <w:widowControl w:val="0"/>
        <w:numPr>
          <w:ilvl w:val="0"/>
          <w:numId w:val="6"/>
        </w:numPr>
        <w:ind w:left="567" w:hanging="425"/>
      </w:pPr>
      <w:r w:rsidRPr="006737FF">
        <w:t>the cost of the unit</w:t>
      </w:r>
      <w:r w:rsidR="000D023F" w:rsidRPr="006737FF">
        <w:t>/s</w:t>
      </w:r>
      <w:r w:rsidRPr="006737FF">
        <w:t xml:space="preserve"> you are enrolled in</w:t>
      </w:r>
      <w:r w:rsidR="000D023F" w:rsidRPr="006737FF">
        <w:t xml:space="preserve"> for that part of your course,</w:t>
      </w:r>
    </w:p>
    <w:p w14:paraId="7573AE1C" w14:textId="0299A6BE" w:rsidR="000D023F" w:rsidRPr="006737FF" w:rsidRDefault="002903BD" w:rsidP="00391769">
      <w:pPr>
        <w:pStyle w:val="ListParagraph"/>
        <w:widowControl w:val="0"/>
        <w:numPr>
          <w:ilvl w:val="0"/>
          <w:numId w:val="6"/>
        </w:numPr>
        <w:ind w:left="567" w:hanging="425"/>
      </w:pPr>
      <w:r w:rsidRPr="006737FF">
        <w:t xml:space="preserve">the </w:t>
      </w:r>
      <w:r w:rsidRPr="00391769">
        <w:t>census day</w:t>
      </w:r>
      <w:r w:rsidR="00DA1B35" w:rsidRPr="006737FF">
        <w:t>(</w:t>
      </w:r>
      <w:r w:rsidR="000D023F" w:rsidRPr="006737FF">
        <w:t>s</w:t>
      </w:r>
      <w:r w:rsidR="00DA1B35" w:rsidRPr="006737FF">
        <w:t>)</w:t>
      </w:r>
      <w:r w:rsidRPr="006737FF">
        <w:t xml:space="preserve"> on which you will incur the debt</w:t>
      </w:r>
      <w:r w:rsidR="004A49D6" w:rsidRPr="006737FF">
        <w:t>,</w:t>
      </w:r>
    </w:p>
    <w:p w14:paraId="71EB4F0C" w14:textId="77777777" w:rsidR="004A49D6" w:rsidRPr="006737FF" w:rsidRDefault="002903BD" w:rsidP="00391769">
      <w:pPr>
        <w:pStyle w:val="ListParagraph"/>
        <w:widowControl w:val="0"/>
        <w:numPr>
          <w:ilvl w:val="0"/>
          <w:numId w:val="6"/>
        </w:numPr>
        <w:ind w:left="567" w:hanging="425"/>
      </w:pPr>
      <w:r w:rsidRPr="006737FF">
        <w:t xml:space="preserve">your </w:t>
      </w:r>
      <w:r w:rsidR="00310035" w:rsidRPr="00391769">
        <w:rPr>
          <w:b/>
        </w:rPr>
        <w:t>CHESSN</w:t>
      </w:r>
      <w:r w:rsidR="004A49D6" w:rsidRPr="006737FF">
        <w:t>, and</w:t>
      </w:r>
    </w:p>
    <w:p w14:paraId="6B446855" w14:textId="77777777" w:rsidR="004A49D6" w:rsidRPr="009436F9" w:rsidRDefault="002903BD" w:rsidP="00391769">
      <w:pPr>
        <w:pStyle w:val="ListParagraph"/>
        <w:widowControl w:val="0"/>
        <w:numPr>
          <w:ilvl w:val="0"/>
          <w:numId w:val="6"/>
        </w:numPr>
        <w:ind w:left="567" w:hanging="425"/>
      </w:pPr>
      <w:r w:rsidRPr="009436F9">
        <w:t xml:space="preserve">the loan fee (if applicable). </w:t>
      </w:r>
    </w:p>
    <w:p w14:paraId="3A637127" w14:textId="6C2FB6C1" w:rsidR="002903BD" w:rsidRPr="006737FF" w:rsidRDefault="002903BD" w:rsidP="004A49D6">
      <w:pPr>
        <w:widowControl w:val="0"/>
      </w:pPr>
      <w:r w:rsidRPr="00173B03">
        <w:lastRenderedPageBreak/>
        <w:t xml:space="preserve">You should note </w:t>
      </w:r>
      <w:r w:rsidRPr="006737FF">
        <w:t xml:space="preserve">that </w:t>
      </w:r>
      <w:r w:rsidR="004A49D6" w:rsidRPr="006737FF">
        <w:t xml:space="preserve">your fee </w:t>
      </w:r>
      <w:r w:rsidR="0005384E" w:rsidRPr="006737FF">
        <w:t xml:space="preserve">notice </w:t>
      </w:r>
      <w:r w:rsidR="004A49D6" w:rsidRPr="006737FF">
        <w:t>may</w:t>
      </w:r>
      <w:r w:rsidRPr="006737FF">
        <w:t xml:space="preserve"> include more than one unit</w:t>
      </w:r>
      <w:r w:rsidR="004A49D6" w:rsidRPr="006737FF">
        <w:t>, but you</w:t>
      </w:r>
      <w:r w:rsidR="00AA33C6" w:rsidRPr="006737FF">
        <w:t>r provider is required to provide</w:t>
      </w:r>
      <w:r w:rsidR="004A49D6" w:rsidRPr="006737FF">
        <w:t xml:space="preserve"> at least three </w:t>
      </w:r>
      <w:r w:rsidR="00702580" w:rsidRPr="006737FF">
        <w:t xml:space="preserve">fee notices </w:t>
      </w:r>
      <w:r w:rsidR="004A49D6" w:rsidRPr="006737FF">
        <w:t xml:space="preserve">across your course as your course must include at least three </w:t>
      </w:r>
      <w:r w:rsidR="00310035" w:rsidRPr="006737FF">
        <w:rPr>
          <w:rStyle w:val="StrongcolorChar"/>
          <w:color w:val="auto"/>
        </w:rPr>
        <w:t>census days</w:t>
      </w:r>
      <w:r w:rsidRPr="006737FF">
        <w:t>.</w:t>
      </w:r>
      <w:r w:rsidR="004A49D6" w:rsidRPr="006737FF">
        <w:t xml:space="preserve"> This will ensure your course fees are spread across the course as you progress.</w:t>
      </w:r>
    </w:p>
    <w:p w14:paraId="13F8AAC8" w14:textId="7D830332" w:rsidR="002903BD" w:rsidRPr="006737FF" w:rsidRDefault="002903BD" w:rsidP="002903BD">
      <w:r w:rsidRPr="006737FF">
        <w:t xml:space="preserve">Your </w:t>
      </w:r>
      <w:r w:rsidR="00FD0B25" w:rsidRPr="006737FF">
        <w:rPr>
          <w:rStyle w:val="StrongcolorChar"/>
          <w:color w:val="auto"/>
        </w:rPr>
        <w:t xml:space="preserve">approved </w:t>
      </w:r>
      <w:r w:rsidRPr="006737FF">
        <w:rPr>
          <w:rStyle w:val="StrongcolorChar"/>
          <w:color w:val="auto"/>
        </w:rPr>
        <w:t>course provider</w:t>
      </w:r>
      <w:r w:rsidRPr="006737FF">
        <w:t xml:space="preserve"> must also send you a</w:t>
      </w:r>
      <w:r w:rsidR="00485ED6" w:rsidRPr="006737FF">
        <w:t xml:space="preserve"> </w:t>
      </w:r>
      <w:r w:rsidR="00485ED6" w:rsidRPr="006737FF">
        <w:rPr>
          <w:rStyle w:val="StrongcolorChar"/>
          <w:color w:val="auto"/>
        </w:rPr>
        <w:t>VET Student Loans Statement of Covered Fees</w:t>
      </w:r>
      <w:r w:rsidR="00485ED6" w:rsidRPr="006737FF">
        <w:rPr>
          <w:b/>
        </w:rPr>
        <w:t xml:space="preserve"> </w:t>
      </w:r>
      <w:r w:rsidR="00485ED6" w:rsidRPr="006737FF">
        <w:t>which will</w:t>
      </w:r>
      <w:r w:rsidRPr="006737FF">
        <w:t xml:space="preserve"> </w:t>
      </w:r>
      <w:r w:rsidR="00485ED6" w:rsidRPr="006737FF">
        <w:t>provide details</w:t>
      </w:r>
      <w:r w:rsidRPr="006737FF">
        <w:t xml:space="preserve"> of the</w:t>
      </w:r>
      <w:r w:rsidR="00153C99" w:rsidRPr="006737FF">
        <w:t xml:space="preserve"> total course fee and how much will be covered by the loan amount. </w:t>
      </w:r>
    </w:p>
    <w:p w14:paraId="45BC6451" w14:textId="77777777" w:rsidR="00127F6D" w:rsidRPr="00E758DE" w:rsidRDefault="002903BD" w:rsidP="004E73FE">
      <w:pPr>
        <w:pStyle w:val="Heading2"/>
      </w:pPr>
      <w:bookmarkStart w:id="47" w:name="_Toc29971008"/>
      <w:r w:rsidRPr="00E758DE">
        <w:t>4.3</w:t>
      </w:r>
      <w:r w:rsidR="00127F6D" w:rsidRPr="00E758DE">
        <w:t xml:space="preserve"> Your Commonwealth Assistance Notice (CAN)</w:t>
      </w:r>
      <w:bookmarkEnd w:id="47"/>
    </w:p>
    <w:p w14:paraId="676150F7" w14:textId="40A577D2" w:rsidR="00127F6D" w:rsidRPr="006737FF" w:rsidRDefault="00127F6D" w:rsidP="00AF6DC3">
      <w:r w:rsidRPr="00802A11">
        <w:t xml:space="preserve">If you are </w:t>
      </w:r>
      <w:r w:rsidRPr="006737FF">
        <w:t>getting a</w:t>
      </w:r>
      <w:r w:rsidRPr="006737FF">
        <w:rPr>
          <w:rStyle w:val="StrongcolorChar"/>
          <w:color w:val="auto"/>
        </w:rPr>
        <w:t xml:space="preserve"> VET </w:t>
      </w:r>
      <w:r w:rsidR="00FD0B25" w:rsidRPr="006737FF">
        <w:rPr>
          <w:rStyle w:val="StrongcolorChar"/>
          <w:color w:val="auto"/>
        </w:rPr>
        <w:t>Student Loan</w:t>
      </w:r>
      <w:r w:rsidRPr="006737FF">
        <w:t xml:space="preserve">, your </w:t>
      </w:r>
      <w:r w:rsidRPr="006737FF">
        <w:rPr>
          <w:rStyle w:val="StrongcolorChar"/>
          <w:color w:val="auto"/>
        </w:rPr>
        <w:t>provider</w:t>
      </w:r>
      <w:r w:rsidRPr="006737FF">
        <w:t xml:space="preserve"> will send you a </w:t>
      </w:r>
      <w:r w:rsidRPr="006737FF">
        <w:rPr>
          <w:rStyle w:val="StrongcolorChar"/>
          <w:color w:val="auto"/>
        </w:rPr>
        <w:t>CAN</w:t>
      </w:r>
      <w:r w:rsidRPr="006737FF">
        <w:t xml:space="preserve">, within 28 days </w:t>
      </w:r>
      <w:r w:rsidR="002903BD" w:rsidRPr="006737FF">
        <w:t>after</w:t>
      </w:r>
      <w:r w:rsidRPr="006737FF">
        <w:t xml:space="preserve"> the </w:t>
      </w:r>
      <w:r w:rsidRPr="006737FF">
        <w:rPr>
          <w:rStyle w:val="StrongcolorChar"/>
          <w:color w:val="auto"/>
        </w:rPr>
        <w:t>census day</w:t>
      </w:r>
      <w:r w:rsidRPr="006737FF">
        <w:t xml:space="preserve">, for each study period you are using the loan. Your </w:t>
      </w:r>
      <w:r w:rsidRPr="006737FF">
        <w:rPr>
          <w:rStyle w:val="StrongcolorChar"/>
          <w:color w:val="auto"/>
        </w:rPr>
        <w:t>CAN</w:t>
      </w:r>
      <w:r w:rsidRPr="006737FF">
        <w:t xml:space="preserve"> will include information on:</w:t>
      </w:r>
    </w:p>
    <w:p w14:paraId="1B6BEFE5" w14:textId="77777777" w:rsidR="00127F6D" w:rsidRPr="006737FF" w:rsidRDefault="00127F6D" w:rsidP="00391769">
      <w:pPr>
        <w:pStyle w:val="ListParagraph"/>
        <w:widowControl w:val="0"/>
        <w:numPr>
          <w:ilvl w:val="0"/>
          <w:numId w:val="6"/>
        </w:numPr>
        <w:ind w:left="567" w:hanging="425"/>
      </w:pPr>
      <w:r w:rsidRPr="006737FF">
        <w:t xml:space="preserve">the </w:t>
      </w:r>
      <w:r w:rsidRPr="00391769">
        <w:rPr>
          <w:b/>
        </w:rPr>
        <w:t>tuition fees</w:t>
      </w:r>
      <w:r w:rsidRPr="006737FF">
        <w:t xml:space="preserve"> for your course,</w:t>
      </w:r>
    </w:p>
    <w:p w14:paraId="16DEE7B4" w14:textId="77777777" w:rsidR="00127F6D" w:rsidRPr="006737FF" w:rsidRDefault="00127F6D" w:rsidP="00391769">
      <w:pPr>
        <w:pStyle w:val="ListParagraph"/>
        <w:widowControl w:val="0"/>
        <w:numPr>
          <w:ilvl w:val="0"/>
          <w:numId w:val="6"/>
        </w:numPr>
        <w:ind w:left="567" w:hanging="425"/>
      </w:pPr>
      <w:r w:rsidRPr="006737FF">
        <w:t>the course for which you have received VET Student Loans,</w:t>
      </w:r>
    </w:p>
    <w:p w14:paraId="006BB11F" w14:textId="77777777" w:rsidR="00127F6D" w:rsidRPr="006737FF" w:rsidRDefault="00127F6D" w:rsidP="00391769">
      <w:pPr>
        <w:pStyle w:val="ListParagraph"/>
        <w:widowControl w:val="0"/>
        <w:numPr>
          <w:ilvl w:val="0"/>
          <w:numId w:val="6"/>
        </w:numPr>
        <w:ind w:left="567" w:hanging="425"/>
      </w:pPr>
      <w:r w:rsidRPr="006737FF">
        <w:t xml:space="preserve">any upfront payments you have made, and </w:t>
      </w:r>
    </w:p>
    <w:p w14:paraId="3E76A5BD" w14:textId="77777777" w:rsidR="00127F6D" w:rsidRPr="006737FF" w:rsidRDefault="00127F6D" w:rsidP="00391769">
      <w:pPr>
        <w:pStyle w:val="ListParagraph"/>
        <w:widowControl w:val="0"/>
        <w:numPr>
          <w:ilvl w:val="0"/>
          <w:numId w:val="6"/>
        </w:numPr>
        <w:ind w:left="567" w:hanging="425"/>
      </w:pPr>
      <w:r w:rsidRPr="006737FF">
        <w:t>any VET Student Loan you have used for that study period.</w:t>
      </w:r>
    </w:p>
    <w:p w14:paraId="68C11555" w14:textId="77777777" w:rsidR="00127F6D" w:rsidRPr="006737FF" w:rsidRDefault="00127F6D" w:rsidP="00AF6DC3">
      <w:r w:rsidRPr="006737FF">
        <w:t xml:space="preserve">Check your </w:t>
      </w:r>
      <w:r w:rsidRPr="006737FF">
        <w:rPr>
          <w:rStyle w:val="StrongcolorChar"/>
          <w:color w:val="auto"/>
        </w:rPr>
        <w:t>C</w:t>
      </w:r>
      <w:r w:rsidR="002903BD" w:rsidRPr="006737FF">
        <w:rPr>
          <w:rStyle w:val="StrongcolorChar"/>
          <w:color w:val="auto"/>
        </w:rPr>
        <w:t>AN</w:t>
      </w:r>
      <w:r w:rsidR="002903BD" w:rsidRPr="006737FF">
        <w:t xml:space="preserve"> carefully to make sure that </w:t>
      </w:r>
      <w:r w:rsidRPr="006737FF">
        <w:t xml:space="preserve">the </w:t>
      </w:r>
      <w:r w:rsidRPr="006737FF">
        <w:rPr>
          <w:b/>
        </w:rPr>
        <w:t>tuition fees</w:t>
      </w:r>
      <w:r w:rsidRPr="006737FF">
        <w:t xml:space="preserve"> listed on your </w:t>
      </w:r>
      <w:r w:rsidRPr="006737FF">
        <w:rPr>
          <w:rStyle w:val="StrongcolorChar"/>
          <w:color w:val="auto"/>
        </w:rPr>
        <w:t>CAN</w:t>
      </w:r>
      <w:r w:rsidRPr="006737FF">
        <w:rPr>
          <w:b/>
        </w:rPr>
        <w:t xml:space="preserve"> </w:t>
      </w:r>
      <w:r w:rsidRPr="006737FF">
        <w:t xml:space="preserve">are the same as those published on your provider’s website. If you notice any errors on your </w:t>
      </w:r>
      <w:r w:rsidRPr="006737FF">
        <w:rPr>
          <w:rStyle w:val="StrongcolorChar"/>
          <w:color w:val="auto"/>
        </w:rPr>
        <w:t>CAN</w:t>
      </w:r>
      <w:r w:rsidRPr="006737FF">
        <w:t xml:space="preserve">, you have 14 days from the date of the </w:t>
      </w:r>
      <w:r w:rsidRPr="006737FF">
        <w:rPr>
          <w:rStyle w:val="StrongcolorChar"/>
          <w:color w:val="auto"/>
        </w:rPr>
        <w:t>CAN</w:t>
      </w:r>
      <w:r w:rsidRPr="006737FF">
        <w:t xml:space="preserve"> to send your provider a written request for correction (some providers may allow for a longer correction period).</w:t>
      </w:r>
    </w:p>
    <w:p w14:paraId="525C42BB" w14:textId="0BB35468" w:rsidR="00127F6D" w:rsidRPr="00E758DE" w:rsidRDefault="00127F6D" w:rsidP="004E73FE">
      <w:pPr>
        <w:pStyle w:val="Heading2"/>
      </w:pPr>
      <w:bookmarkStart w:id="48" w:name="_Toc29971009"/>
      <w:r w:rsidRPr="00E758DE">
        <w:t xml:space="preserve">4.4 </w:t>
      </w:r>
      <w:r w:rsidR="0002122C">
        <w:t>myHELPbalance</w:t>
      </w:r>
      <w:r w:rsidR="0002122C" w:rsidRPr="00E758DE">
        <w:t xml:space="preserve"> </w:t>
      </w:r>
      <w:r w:rsidRPr="00E758DE">
        <w:t>and myGov</w:t>
      </w:r>
      <w:bookmarkEnd w:id="48"/>
    </w:p>
    <w:p w14:paraId="3878EC81" w14:textId="77777777" w:rsidR="00127F6D" w:rsidRPr="006737FF" w:rsidRDefault="00127F6D" w:rsidP="00AF6DC3">
      <w:r w:rsidRPr="00646B07">
        <w:t xml:space="preserve">There </w:t>
      </w:r>
      <w:r w:rsidRPr="006737FF">
        <w:t>are two websites that help you keep track of what you have borrowed and how much you still have left to pay.</w:t>
      </w:r>
    </w:p>
    <w:bookmarkStart w:id="49" w:name="_Toc459190248"/>
    <w:bookmarkStart w:id="50" w:name="_Toc470254612"/>
    <w:p w14:paraId="1215F246" w14:textId="4589565E" w:rsidR="00127F6D" w:rsidRPr="006737FF" w:rsidRDefault="0002122C" w:rsidP="0036439A">
      <w:r w:rsidRPr="001272E0">
        <w:rPr>
          <w:rStyle w:val="HyperlinktextChar"/>
        </w:rPr>
        <w:fldChar w:fldCharType="begin"/>
      </w:r>
      <w:r w:rsidRPr="001272E0">
        <w:rPr>
          <w:rStyle w:val="HyperlinktextChar"/>
        </w:rPr>
        <w:instrText xml:space="preserve"> HYPERLINK "http://www.myHELPbalance.gov.au" </w:instrText>
      </w:r>
      <w:r w:rsidRPr="001272E0">
        <w:rPr>
          <w:rStyle w:val="HyperlinktextChar"/>
        </w:rPr>
        <w:fldChar w:fldCharType="separate"/>
      </w:r>
      <w:r w:rsidRPr="001272E0">
        <w:rPr>
          <w:rStyle w:val="HyperlinktextChar"/>
        </w:rPr>
        <w:t>myHELPbalance</w:t>
      </w:r>
      <w:r w:rsidRPr="001272E0">
        <w:rPr>
          <w:rStyle w:val="HyperlinktextChar"/>
        </w:rPr>
        <w:fldChar w:fldCharType="end"/>
      </w:r>
      <w:bookmarkEnd w:id="49"/>
      <w:bookmarkEnd w:id="50"/>
      <w:r w:rsidR="001272E0">
        <w:rPr>
          <w:b/>
        </w:rPr>
        <w:t xml:space="preserve"> </w:t>
      </w:r>
      <w:r w:rsidR="00127F6D" w:rsidRPr="006737FF">
        <w:t xml:space="preserve">will help you keep track of how much you have borrowed under </w:t>
      </w:r>
      <w:r w:rsidR="00D5781D" w:rsidRPr="006737FF">
        <w:t xml:space="preserve">VET Student Loans and </w:t>
      </w:r>
      <w:r w:rsidR="00127F6D" w:rsidRPr="006737FF">
        <w:t xml:space="preserve">the various </w:t>
      </w:r>
      <w:r w:rsidR="00127F6D" w:rsidRPr="006737FF">
        <w:rPr>
          <w:b/>
        </w:rPr>
        <w:t xml:space="preserve">HELP </w:t>
      </w:r>
      <w:r w:rsidR="00127F6D" w:rsidRPr="006737FF">
        <w:t>loans from 2005 onwards.</w:t>
      </w:r>
    </w:p>
    <w:p w14:paraId="6EFC1FFF" w14:textId="0B01540D" w:rsidR="00127F6D" w:rsidRPr="006737FF" w:rsidRDefault="00127F6D" w:rsidP="00AF6DC3">
      <w:pPr>
        <w:rPr>
          <w:rStyle w:val="apple-converted-space"/>
          <w:rFonts w:ascii="Arial" w:hAnsi="Arial" w:cs="Arial"/>
          <w:sz w:val="17"/>
          <w:szCs w:val="17"/>
        </w:rPr>
      </w:pPr>
      <w:r w:rsidRPr="006737FF">
        <w:t xml:space="preserve">Please note that </w:t>
      </w:r>
      <w:r w:rsidR="0002122C">
        <w:t xml:space="preserve">myHELPbalance </w:t>
      </w:r>
      <w:r w:rsidRPr="006737FF">
        <w:t xml:space="preserve">only shows the loans you have received under </w:t>
      </w:r>
      <w:r w:rsidR="00D5781D" w:rsidRPr="006737FF">
        <w:t xml:space="preserve">VET Student Loans, </w:t>
      </w:r>
      <w:r w:rsidRPr="006737FF">
        <w:t>HECS-HELP, OS-HELP, FEE-HELP</w:t>
      </w:r>
      <w:r w:rsidR="00F77ED3" w:rsidRPr="006737FF">
        <w:t xml:space="preserve"> and</w:t>
      </w:r>
      <w:r w:rsidRPr="006737FF">
        <w:t xml:space="preserve"> </w:t>
      </w:r>
      <w:r w:rsidR="00310035" w:rsidRPr="006737FF">
        <w:rPr>
          <w:rStyle w:val="StrongcolorChar"/>
          <w:color w:val="auto"/>
        </w:rPr>
        <w:t>VET FEE-HELP</w:t>
      </w:r>
      <w:r w:rsidRPr="006737FF">
        <w:t>, but not SA-HELP. The information is displayed on a per-unit basis.</w:t>
      </w:r>
    </w:p>
    <w:p w14:paraId="59647F28" w14:textId="5EACCED9" w:rsidR="00127F6D" w:rsidRPr="006737FF" w:rsidRDefault="00127F6D" w:rsidP="00AF6DC3">
      <w:r w:rsidRPr="006737FF">
        <w:t xml:space="preserve">There is a time lag between the </w:t>
      </w:r>
      <w:r w:rsidRPr="006737FF">
        <w:rPr>
          <w:b/>
        </w:rPr>
        <w:t>census day</w:t>
      </w:r>
      <w:r w:rsidRPr="006737FF">
        <w:t xml:space="preserve"> and when your information on</w:t>
      </w:r>
      <w:r w:rsidRPr="006737FF">
        <w:rPr>
          <w:rStyle w:val="apple-converted-space"/>
          <w:rFonts w:ascii="Arial" w:hAnsi="Arial" w:cs="Arial"/>
          <w:sz w:val="17"/>
          <w:szCs w:val="17"/>
        </w:rPr>
        <w:t xml:space="preserve"> </w:t>
      </w:r>
      <w:r w:rsidR="00541DD2" w:rsidRPr="001272E0">
        <w:rPr>
          <w:rStyle w:val="apple-converted-space"/>
          <w:rFonts w:cstheme="minorHAnsi"/>
        </w:rPr>
        <w:t xml:space="preserve">myHELPbalance </w:t>
      </w:r>
      <w:r w:rsidRPr="006737FF">
        <w:t>is updated. To work out a total of your current loan amounts, you will need to add any units you have recently enrolled/are currently enrolled in to amounts showing on</w:t>
      </w:r>
      <w:r w:rsidRPr="006737FF">
        <w:rPr>
          <w:rStyle w:val="apple-converted-space"/>
          <w:rFonts w:ascii="Arial" w:hAnsi="Arial" w:cs="Arial"/>
          <w:sz w:val="17"/>
          <w:szCs w:val="17"/>
        </w:rPr>
        <w:t xml:space="preserve"> </w:t>
      </w:r>
      <w:r w:rsidR="00541DD2">
        <w:t xml:space="preserve">myHELPbalance </w:t>
      </w:r>
      <w:r w:rsidRPr="006737FF">
        <w:t xml:space="preserve">if they are not already there. </w:t>
      </w:r>
    </w:p>
    <w:p w14:paraId="7F6F15BE" w14:textId="7A684FC1" w:rsidR="00127F6D" w:rsidRPr="006737FF" w:rsidRDefault="00541DD2" w:rsidP="00AF6DC3">
      <w:r>
        <w:t>myHELPbalance</w:t>
      </w:r>
      <w:r w:rsidRPr="006737FF">
        <w:t xml:space="preserve"> </w:t>
      </w:r>
      <w:r w:rsidR="00127F6D" w:rsidRPr="006737FF">
        <w:t xml:space="preserve">does not show the details of how much of your </w:t>
      </w:r>
      <w:r w:rsidR="00D5781D" w:rsidRPr="006737FF">
        <w:t xml:space="preserve">VETSL </w:t>
      </w:r>
      <w:r w:rsidR="00442B48">
        <w:t xml:space="preserve">or HELP </w:t>
      </w:r>
      <w:r w:rsidR="00127F6D" w:rsidRPr="006737FF">
        <w:t xml:space="preserve">debt you have repaid to the </w:t>
      </w:r>
      <w:r w:rsidR="00127F6D" w:rsidRPr="006737FF">
        <w:rPr>
          <w:rStyle w:val="StrongcolorChar"/>
          <w:color w:val="auto"/>
        </w:rPr>
        <w:t>ATO</w:t>
      </w:r>
      <w:r w:rsidR="00127F6D" w:rsidRPr="006737FF">
        <w:t xml:space="preserve"> or what you have left owing to the </w:t>
      </w:r>
      <w:r w:rsidR="00127F6D" w:rsidRPr="006737FF">
        <w:rPr>
          <w:b/>
        </w:rPr>
        <w:t>ATO</w:t>
      </w:r>
      <w:r w:rsidR="00127F6D" w:rsidRPr="006737FF">
        <w:t xml:space="preserve">. It will also not show any details about pre-2005 study (including former HECS, OLDPS, PELS and BOTPLS loans). </w:t>
      </w:r>
    </w:p>
    <w:p w14:paraId="63A20FA9" w14:textId="4E9F5437" w:rsidR="00127F6D" w:rsidRPr="006737FF" w:rsidRDefault="00127F6D" w:rsidP="00AF6DC3">
      <w:r w:rsidRPr="006737FF">
        <w:t xml:space="preserve">You can use your </w:t>
      </w:r>
      <w:r w:rsidR="00310035" w:rsidRPr="006737FF">
        <w:rPr>
          <w:rStyle w:val="StrongcolorChar"/>
          <w:color w:val="auto"/>
        </w:rPr>
        <w:t>CHESSN</w:t>
      </w:r>
      <w:r w:rsidRPr="006737FF">
        <w:t xml:space="preserve"> and other personal details to access </w:t>
      </w:r>
      <w:r w:rsidR="00541DD2">
        <w:rPr>
          <w:iCs/>
        </w:rPr>
        <w:t>myHELPbalance</w:t>
      </w:r>
      <w:r w:rsidR="00541DD2" w:rsidRPr="006737FF">
        <w:rPr>
          <w:iCs/>
        </w:rPr>
        <w:t xml:space="preserve"> </w:t>
      </w:r>
      <w:r w:rsidRPr="006737FF">
        <w:t xml:space="preserve">via the home page at </w:t>
      </w:r>
      <w:hyperlink r:id="rId62" w:history="1">
        <w:r w:rsidR="005768C7" w:rsidRPr="008049BC">
          <w:rPr>
            <w:rStyle w:val="Hyperlink"/>
            <w:b w:val="0"/>
            <w:u w:val="single"/>
          </w:rPr>
          <w:t>Study Assist</w:t>
        </w:r>
      </w:hyperlink>
      <w:r w:rsidR="005768C7" w:rsidRPr="006737FF">
        <w:t xml:space="preserve">. </w:t>
      </w:r>
    </w:p>
    <w:p w14:paraId="5B3FA720" w14:textId="3C489BA7" w:rsidR="00127F6D" w:rsidRPr="006737FF" w:rsidRDefault="00127F6D" w:rsidP="00AF6DC3">
      <w:pPr>
        <w:rPr>
          <w:rFonts w:eastAsiaTheme="minorHAnsi"/>
          <w:b/>
        </w:rPr>
      </w:pPr>
      <w:bookmarkStart w:id="51" w:name="_Toc459190249"/>
      <w:r w:rsidRPr="006737FF">
        <w:rPr>
          <w:rFonts w:eastAsiaTheme="minorHAnsi"/>
          <w:b/>
        </w:rPr>
        <w:t>myGov</w:t>
      </w:r>
      <w:bookmarkEnd w:id="51"/>
      <w:r w:rsidR="00CE130B" w:rsidRPr="006737FF">
        <w:rPr>
          <w:rFonts w:eastAsiaTheme="minorHAnsi"/>
          <w:b/>
        </w:rPr>
        <w:t xml:space="preserve"> </w:t>
      </w:r>
      <w:r w:rsidR="00CE130B" w:rsidRPr="006737FF">
        <w:t xml:space="preserve">allows you to </w:t>
      </w:r>
      <w:r w:rsidRPr="006737FF">
        <w:t xml:space="preserve">get more information about your </w:t>
      </w:r>
      <w:r w:rsidR="005768C7" w:rsidRPr="00A403DD">
        <w:rPr>
          <w:b/>
        </w:rPr>
        <w:t xml:space="preserve">VETSL </w:t>
      </w:r>
      <w:r w:rsidR="00433A71" w:rsidRPr="006737FF">
        <w:t xml:space="preserve">and other </w:t>
      </w:r>
      <w:r w:rsidRPr="006737FF">
        <w:rPr>
          <w:b/>
        </w:rPr>
        <w:t>HELP</w:t>
      </w:r>
      <w:r w:rsidRPr="006737FF">
        <w:t xml:space="preserve"> debt</w:t>
      </w:r>
      <w:r w:rsidR="00442B48">
        <w:t>s</w:t>
      </w:r>
      <w:r w:rsidRPr="006737FF">
        <w:t xml:space="preserve"> online</w:t>
      </w:r>
      <w:r w:rsidR="00CE130B" w:rsidRPr="006737FF">
        <w:t>.</w:t>
      </w:r>
      <w:r w:rsidRPr="006737FF">
        <w:t xml:space="preserve"> It will show:</w:t>
      </w:r>
    </w:p>
    <w:p w14:paraId="33FB6392" w14:textId="5450BFA5" w:rsidR="00127F6D" w:rsidRPr="00916972" w:rsidRDefault="00127F6D" w:rsidP="00391769">
      <w:pPr>
        <w:pStyle w:val="ListParagraph"/>
        <w:widowControl w:val="0"/>
        <w:numPr>
          <w:ilvl w:val="0"/>
          <w:numId w:val="6"/>
        </w:numPr>
        <w:ind w:left="567" w:hanging="425"/>
      </w:pPr>
      <w:r w:rsidRPr="006737FF">
        <w:t xml:space="preserve">all of your </w:t>
      </w:r>
      <w:r w:rsidRPr="00391769">
        <w:t>HELP</w:t>
      </w:r>
      <w:r w:rsidRPr="006737FF">
        <w:t xml:space="preserve"> debt (which includes HECS-HELP, OS-HELP, SA-HELP, FEE-HELP, </w:t>
      </w:r>
      <w:r w:rsidR="00310035" w:rsidRPr="005E63F7">
        <w:t>VET FEE-HELP</w:t>
      </w:r>
      <w:r w:rsidR="0054685D" w:rsidRPr="00391769">
        <w:rPr>
          <w:b/>
        </w:rPr>
        <w:t xml:space="preserve"> </w:t>
      </w:r>
      <w:r w:rsidRPr="006737FF">
        <w:t xml:space="preserve">and VET Student Loans </w:t>
      </w:r>
      <w:r w:rsidR="00442B48">
        <w:t xml:space="preserve">debts from 1 January 2017 to 30 June 2019 </w:t>
      </w:r>
      <w:r w:rsidRPr="006737FF">
        <w:t xml:space="preserve">as a </w:t>
      </w:r>
      <w:r w:rsidRPr="00916972">
        <w:t xml:space="preserve">consolidated amount), </w:t>
      </w:r>
    </w:p>
    <w:p w14:paraId="4E5F042E" w14:textId="60450824" w:rsidR="00D90E03" w:rsidRPr="00916972" w:rsidRDefault="00D90E03" w:rsidP="00391769">
      <w:pPr>
        <w:pStyle w:val="ListParagraph"/>
        <w:widowControl w:val="0"/>
        <w:numPr>
          <w:ilvl w:val="0"/>
          <w:numId w:val="6"/>
        </w:numPr>
        <w:ind w:left="567" w:hanging="425"/>
      </w:pPr>
      <w:r w:rsidRPr="00916972">
        <w:lastRenderedPageBreak/>
        <w:t xml:space="preserve">your </w:t>
      </w:r>
      <w:r w:rsidRPr="00916972">
        <w:rPr>
          <w:b/>
        </w:rPr>
        <w:t>VETSL</w:t>
      </w:r>
      <w:r w:rsidRPr="00916972">
        <w:t xml:space="preserve"> debt (</w:t>
      </w:r>
      <w:r w:rsidR="00442B48" w:rsidRPr="00916972">
        <w:t xml:space="preserve">VET Student Loans debts </w:t>
      </w:r>
      <w:r w:rsidRPr="00916972">
        <w:t xml:space="preserve">from 1 July 2019) </w:t>
      </w:r>
    </w:p>
    <w:p w14:paraId="4E27B5EC" w14:textId="109D1630" w:rsidR="00127F6D" w:rsidRPr="00916972" w:rsidRDefault="00127F6D" w:rsidP="00391769">
      <w:pPr>
        <w:pStyle w:val="ListParagraph"/>
        <w:widowControl w:val="0"/>
        <w:numPr>
          <w:ilvl w:val="0"/>
          <w:numId w:val="6"/>
        </w:numPr>
        <w:ind w:left="567" w:hanging="425"/>
      </w:pPr>
      <w:r w:rsidRPr="00916972">
        <w:t>any indexation that has been applied to your debt</w:t>
      </w:r>
      <w:r w:rsidR="00442B48" w:rsidRPr="00916972">
        <w:t>s</w:t>
      </w:r>
      <w:r w:rsidRPr="00916972">
        <w:t xml:space="preserve">, and </w:t>
      </w:r>
    </w:p>
    <w:p w14:paraId="647B0F6D" w14:textId="77777777" w:rsidR="00127F6D" w:rsidRPr="006737FF" w:rsidRDefault="00127F6D" w:rsidP="00391769">
      <w:pPr>
        <w:pStyle w:val="ListParagraph"/>
        <w:widowControl w:val="0"/>
        <w:numPr>
          <w:ilvl w:val="0"/>
          <w:numId w:val="6"/>
        </w:numPr>
        <w:ind w:left="567" w:hanging="425"/>
      </w:pPr>
      <w:r w:rsidRPr="00916972">
        <w:t>any repayments you have made, so you can see how</w:t>
      </w:r>
      <w:r w:rsidRPr="006737FF">
        <w:t xml:space="preserve"> much you have left owing.</w:t>
      </w:r>
    </w:p>
    <w:p w14:paraId="600BA9A1" w14:textId="0DCB2BA5" w:rsidR="00127F6D" w:rsidRDefault="00127F6D" w:rsidP="00AF6DC3">
      <w:r w:rsidRPr="006737FF">
        <w:t xml:space="preserve">To access this online service, please refer to </w:t>
      </w:r>
      <w:r w:rsidRPr="002112F4">
        <w:t xml:space="preserve">the instructions </w:t>
      </w:r>
      <w:r w:rsidR="00433A71">
        <w:t xml:space="preserve">on </w:t>
      </w:r>
      <w:r w:rsidR="00ED5DA9">
        <w:t xml:space="preserve">the </w:t>
      </w:r>
      <w:hyperlink r:id="rId63" w:history="1">
        <w:r w:rsidR="00ED5DA9" w:rsidRPr="008049BC">
          <w:rPr>
            <w:rStyle w:val="Hyperlink"/>
            <w:b w:val="0"/>
            <w:u w:val="single"/>
          </w:rPr>
          <w:t>Australian Taxation Office</w:t>
        </w:r>
      </w:hyperlink>
      <w:r w:rsidR="007E4767">
        <w:t xml:space="preserve"> website</w:t>
      </w:r>
      <w:r>
        <w:t xml:space="preserve">. </w:t>
      </w:r>
    </w:p>
    <w:p w14:paraId="3A7767F2" w14:textId="342461F9" w:rsidR="00127F6D" w:rsidRPr="00916972" w:rsidRDefault="002C1100" w:rsidP="0054685D">
      <w:pPr>
        <w:pStyle w:val="Heading2"/>
      </w:pPr>
      <w:bookmarkStart w:id="52" w:name="_Toc29971010"/>
      <w:r w:rsidRPr="00916972">
        <w:t>4.5 Your</w:t>
      </w:r>
      <w:r w:rsidR="00127F6D" w:rsidRPr="00916972">
        <w:t xml:space="preserve"> </w:t>
      </w:r>
      <w:r w:rsidR="00D5781D" w:rsidRPr="00916972">
        <w:t xml:space="preserve">VETSL </w:t>
      </w:r>
      <w:r w:rsidR="00127F6D" w:rsidRPr="00916972">
        <w:t>account</w:t>
      </w:r>
      <w:bookmarkEnd w:id="52"/>
    </w:p>
    <w:p w14:paraId="11DB7C51" w14:textId="2E787081" w:rsidR="00127F6D" w:rsidRPr="006737FF" w:rsidRDefault="00127F6D" w:rsidP="00AF6DC3">
      <w:pPr>
        <w:rPr>
          <w:szCs w:val="24"/>
        </w:rPr>
      </w:pPr>
      <w:r w:rsidRPr="00916972">
        <w:t xml:space="preserve">You can view your </w:t>
      </w:r>
      <w:r w:rsidR="00D5781D" w:rsidRPr="00916972">
        <w:rPr>
          <w:b/>
        </w:rPr>
        <w:t xml:space="preserve">VETSL </w:t>
      </w:r>
      <w:r w:rsidRPr="00916972">
        <w:t>loan account</w:t>
      </w:r>
      <w:r w:rsidRPr="006737FF">
        <w:t xml:space="preserve"> and other information, such as your payment reference number (PRN) and voluntary repayment options online. To access </w:t>
      </w:r>
      <w:r w:rsidRPr="006737FF">
        <w:rPr>
          <w:b/>
        </w:rPr>
        <w:t>ATO</w:t>
      </w:r>
      <w:r w:rsidRPr="006737FF">
        <w:t xml:space="preserve"> online services, you need to create a myGov account and link it to the </w:t>
      </w:r>
      <w:r w:rsidRPr="006737FF">
        <w:rPr>
          <w:b/>
        </w:rPr>
        <w:t>ATO</w:t>
      </w:r>
      <w:r w:rsidRPr="006737FF">
        <w:t>. If you already have a myGov account linked to the ATO, you can log in at any time.</w:t>
      </w:r>
      <w:r w:rsidR="00CE130B" w:rsidRPr="006737FF">
        <w:t xml:space="preserve"> </w:t>
      </w:r>
      <w:r w:rsidRPr="006737FF">
        <w:rPr>
          <w:rFonts w:cstheme="minorHAnsi"/>
        </w:rPr>
        <w:t xml:space="preserve">For more information, visit </w:t>
      </w:r>
      <w:hyperlink r:id="rId64" w:history="1">
        <w:r w:rsidR="00ED5DA9" w:rsidRPr="007C02E2">
          <w:rPr>
            <w:rStyle w:val="Hyperlink"/>
            <w:rFonts w:cstheme="minorHAnsi"/>
            <w:b w:val="0"/>
            <w:u w:val="single"/>
          </w:rPr>
          <w:t>View your loan account online</w:t>
        </w:r>
      </w:hyperlink>
      <w:r w:rsidR="00ED5DA9" w:rsidRPr="006737FF">
        <w:rPr>
          <w:rFonts w:cstheme="minorHAnsi"/>
        </w:rPr>
        <w:t>.</w:t>
      </w:r>
      <w:r w:rsidR="0004272F" w:rsidRPr="006737FF">
        <w:rPr>
          <w:rFonts w:cstheme="minorHAnsi"/>
        </w:rPr>
        <w:t xml:space="preserve"> </w:t>
      </w:r>
    </w:p>
    <w:p w14:paraId="2C3CFB41" w14:textId="5D80DDCD" w:rsidR="003D1466" w:rsidRPr="006737FF" w:rsidRDefault="00127F6D" w:rsidP="00127F6D">
      <w:r w:rsidRPr="006737FF">
        <w:rPr>
          <w:rFonts w:cstheme="minorHAnsi"/>
        </w:rPr>
        <w:t>You</w:t>
      </w:r>
      <w:r w:rsidRPr="006737FF">
        <w:t xml:space="preserve"> can phone the </w:t>
      </w:r>
      <w:r w:rsidRPr="006737FF">
        <w:rPr>
          <w:b/>
        </w:rPr>
        <w:t>ATO</w:t>
      </w:r>
      <w:r w:rsidRPr="006737FF">
        <w:t xml:space="preserve"> at any time during the year. The </w:t>
      </w:r>
      <w:r w:rsidRPr="006737FF">
        <w:rPr>
          <w:b/>
        </w:rPr>
        <w:t>ATO</w:t>
      </w:r>
      <w:r w:rsidRPr="006737FF">
        <w:t xml:space="preserve"> will need to know they are talking to the right person before they can discuss your </w:t>
      </w:r>
      <w:r w:rsidR="00D5781D" w:rsidRPr="006737FF">
        <w:rPr>
          <w:b/>
        </w:rPr>
        <w:t xml:space="preserve">VETSL </w:t>
      </w:r>
      <w:r w:rsidRPr="006737FF">
        <w:t xml:space="preserve">account. If you can, please have your </w:t>
      </w:r>
      <w:r w:rsidRPr="006737FF">
        <w:rPr>
          <w:b/>
        </w:rPr>
        <w:t>TFN</w:t>
      </w:r>
      <w:r w:rsidRPr="006737FF">
        <w:t xml:space="preserve"> handy when you call.</w:t>
      </w:r>
    </w:p>
    <w:p w14:paraId="3A7FBF8F" w14:textId="77777777" w:rsidR="00127F6D" w:rsidRPr="00036871" w:rsidRDefault="00127F6D" w:rsidP="00127F6D">
      <w:pPr>
        <w:pStyle w:val="Heading1"/>
        <w:rPr>
          <w:rFonts w:eastAsiaTheme="minorHAnsi"/>
        </w:rPr>
      </w:pPr>
      <w:bookmarkStart w:id="53" w:name="_Toc29971011"/>
      <w:r w:rsidRPr="00036871">
        <w:rPr>
          <w:rFonts w:eastAsiaTheme="minorHAnsi"/>
        </w:rPr>
        <w:t xml:space="preserve">5.  </w:t>
      </w:r>
      <w:r w:rsidRPr="00036871">
        <w:t>WITHDR</w:t>
      </w:r>
      <w:r w:rsidRPr="00036871">
        <w:rPr>
          <w:spacing w:val="1"/>
        </w:rPr>
        <w:t>AW</w:t>
      </w:r>
      <w:r w:rsidRPr="00036871">
        <w:t>AL OR NON-COMPLETION OF</w:t>
      </w:r>
      <w:r w:rsidRPr="00036871">
        <w:rPr>
          <w:spacing w:val="1"/>
        </w:rPr>
        <w:t xml:space="preserve"> </w:t>
      </w:r>
      <w:r w:rsidRPr="00036871">
        <w:t>STUDIES</w:t>
      </w:r>
      <w:bookmarkEnd w:id="53"/>
    </w:p>
    <w:p w14:paraId="51E4ADB6" w14:textId="1408432C" w:rsidR="00127F6D" w:rsidRPr="006737FF" w:rsidRDefault="00127F6D" w:rsidP="00AF6DC3">
      <w:r w:rsidRPr="009436F9">
        <w:t xml:space="preserve">More information </w:t>
      </w:r>
      <w:r w:rsidRPr="006737FF">
        <w:t xml:space="preserve">about withdrawal procedures and </w:t>
      </w:r>
      <w:r w:rsidRPr="006737FF">
        <w:rPr>
          <w:rStyle w:val="StrongcolorChar"/>
          <w:color w:val="auto"/>
        </w:rPr>
        <w:t>special circumstances</w:t>
      </w:r>
      <w:r w:rsidRPr="006737FF">
        <w:t xml:space="preserve"> is available from the </w:t>
      </w:r>
      <w:hyperlink r:id="rId65" w:history="1">
        <w:r w:rsidRPr="007C02E2">
          <w:rPr>
            <w:rStyle w:val="Hyperlink"/>
            <w:rFonts w:eastAsiaTheme="minorHAnsi"/>
            <w:b w:val="0"/>
            <w:spacing w:val="1"/>
            <w:u w:val="single"/>
          </w:rPr>
          <w:t>Study Assist</w:t>
        </w:r>
      </w:hyperlink>
      <w:r w:rsidRPr="006737FF">
        <w:rPr>
          <w:rStyle w:val="StrongcolorChar"/>
          <w:color w:val="auto"/>
        </w:rPr>
        <w:t xml:space="preserve"> </w:t>
      </w:r>
      <w:r w:rsidRPr="006737FF">
        <w:rPr>
          <w:rStyle w:val="StrongcolorChar"/>
          <w:b w:val="0"/>
          <w:color w:val="auto"/>
        </w:rPr>
        <w:t>website</w:t>
      </w:r>
      <w:r w:rsidR="00ED5DA9" w:rsidRPr="006737FF">
        <w:rPr>
          <w:rStyle w:val="StrongcolorChar"/>
          <w:color w:val="auto"/>
        </w:rPr>
        <w:t>.</w:t>
      </w:r>
      <w:r w:rsidRPr="006737FF">
        <w:rPr>
          <w:rStyle w:val="StrongcolorChar"/>
          <w:i/>
          <w:color w:val="auto"/>
        </w:rPr>
        <w:t xml:space="preserve"> </w:t>
      </w:r>
      <w:r w:rsidRPr="006737FF">
        <w:t xml:space="preserve">You must also familiarise yourself with the specific withdrawal policy </w:t>
      </w:r>
      <w:r w:rsidR="001252DE" w:rsidRPr="006737FF">
        <w:t xml:space="preserve">of </w:t>
      </w:r>
      <w:r w:rsidRPr="006737FF">
        <w:t xml:space="preserve">your </w:t>
      </w:r>
      <w:r w:rsidRPr="006737FF">
        <w:rPr>
          <w:rStyle w:val="StrongcolorChar"/>
          <w:color w:val="auto"/>
        </w:rPr>
        <w:t>provider</w:t>
      </w:r>
      <w:r w:rsidRPr="006737FF">
        <w:t>.</w:t>
      </w:r>
    </w:p>
    <w:p w14:paraId="4CE8F403" w14:textId="77777777" w:rsidR="00127F6D" w:rsidRPr="006610D7" w:rsidRDefault="00127F6D" w:rsidP="004E73FE">
      <w:pPr>
        <w:pStyle w:val="Heading2"/>
      </w:pPr>
      <w:bookmarkStart w:id="54" w:name="_Toc29971012"/>
      <w:r w:rsidRPr="006610D7">
        <w:t>5.1 What happens if I fail</w:t>
      </w:r>
      <w:r w:rsidR="00861436" w:rsidRPr="006610D7">
        <w:t xml:space="preserve"> or </w:t>
      </w:r>
      <w:r w:rsidRPr="006610D7">
        <w:t>withdraw from a unit?</w:t>
      </w:r>
      <w:bookmarkEnd w:id="54"/>
    </w:p>
    <w:p w14:paraId="1FE5E937" w14:textId="656D5583" w:rsidR="00F60629" w:rsidRPr="006737FF" w:rsidRDefault="00861436" w:rsidP="00C6034C">
      <w:pPr>
        <w:spacing w:before="240"/>
        <w:rPr>
          <w:b/>
        </w:rPr>
      </w:pPr>
      <w:bookmarkStart w:id="55" w:name="_Toc483836008"/>
      <w:r w:rsidRPr="00C6034C">
        <w:rPr>
          <w:b/>
        </w:rPr>
        <w:t xml:space="preserve">You </w:t>
      </w:r>
      <w:r w:rsidRPr="006737FF">
        <w:rPr>
          <w:b/>
        </w:rPr>
        <w:t>must w</w:t>
      </w:r>
      <w:r w:rsidR="00127F6D" w:rsidRPr="006737FF">
        <w:rPr>
          <w:b/>
        </w:rPr>
        <w:t xml:space="preserve">ithdraw correctly </w:t>
      </w:r>
      <w:r w:rsidR="00153C99" w:rsidRPr="006737FF">
        <w:rPr>
          <w:b/>
        </w:rPr>
        <w:t xml:space="preserve">by the census day </w:t>
      </w:r>
      <w:r w:rsidR="00C43453" w:rsidRPr="006737FF">
        <w:rPr>
          <w:b/>
        </w:rPr>
        <w:t xml:space="preserve">to </w:t>
      </w:r>
      <w:r w:rsidR="00127F6D" w:rsidRPr="006737FF">
        <w:rPr>
          <w:b/>
        </w:rPr>
        <w:t xml:space="preserve">avoid a </w:t>
      </w:r>
      <w:r w:rsidR="00B14508" w:rsidRPr="006737FF">
        <w:rPr>
          <w:b/>
        </w:rPr>
        <w:t>VETSL</w:t>
      </w:r>
      <w:r w:rsidR="00127F6D" w:rsidRPr="006737FF">
        <w:rPr>
          <w:b/>
        </w:rPr>
        <w:t xml:space="preserve"> debt!</w:t>
      </w:r>
      <w:bookmarkEnd w:id="55"/>
    </w:p>
    <w:p w14:paraId="52309974" w14:textId="77777777" w:rsidR="00127F6D" w:rsidRPr="006737FF" w:rsidRDefault="00127F6D" w:rsidP="00AF6DC3">
      <w:r w:rsidRPr="006737FF">
        <w:t xml:space="preserve">If you correctly withdraw from </w:t>
      </w:r>
      <w:r w:rsidR="00C43453" w:rsidRPr="006737FF">
        <w:t xml:space="preserve">a </w:t>
      </w:r>
      <w:r w:rsidRPr="006737FF">
        <w:t xml:space="preserve">unit </w:t>
      </w:r>
      <w:r w:rsidR="00C43453" w:rsidRPr="006737FF">
        <w:t xml:space="preserve">or subject </w:t>
      </w:r>
      <w:r w:rsidRPr="006737FF">
        <w:t xml:space="preserve">by the </w:t>
      </w:r>
      <w:r w:rsidRPr="006737FF">
        <w:rPr>
          <w:rStyle w:val="StrongcolorChar"/>
          <w:color w:val="auto"/>
        </w:rPr>
        <w:t>census day</w:t>
      </w:r>
      <w:r w:rsidRPr="006737FF">
        <w:t xml:space="preserve">, you will not incur a debt for that part of your course. If you have already made an upfront payment of your </w:t>
      </w:r>
      <w:r w:rsidRPr="006737FF">
        <w:rPr>
          <w:rStyle w:val="StrongcolorChar"/>
          <w:color w:val="auto"/>
        </w:rPr>
        <w:t>tuition fees</w:t>
      </w:r>
      <w:r w:rsidRPr="006737FF">
        <w:t>, you will receive a refund from your provider.</w:t>
      </w:r>
    </w:p>
    <w:p w14:paraId="2D7BD301" w14:textId="111A733A" w:rsidR="00127F6D" w:rsidRPr="006737FF" w:rsidRDefault="00127F6D" w:rsidP="00AF6DC3">
      <w:r w:rsidRPr="006737FF">
        <w:t xml:space="preserve">If you fail part of a course (unit or subject), or withdraw from </w:t>
      </w:r>
      <w:r w:rsidR="00C43453" w:rsidRPr="006737FF">
        <w:t>part of a course</w:t>
      </w:r>
      <w:r w:rsidRPr="006737FF">
        <w:t xml:space="preserve"> after the </w:t>
      </w:r>
      <w:r w:rsidRPr="006737FF">
        <w:rPr>
          <w:b/>
        </w:rPr>
        <w:t>census day</w:t>
      </w:r>
      <w:r w:rsidRPr="006737FF">
        <w:t>, you will still have to pay</w:t>
      </w:r>
      <w:r w:rsidR="00153C99" w:rsidRPr="006737FF">
        <w:t xml:space="preserve"> the </w:t>
      </w:r>
      <w:r w:rsidR="00153C99" w:rsidRPr="006737FF">
        <w:rPr>
          <w:b/>
        </w:rPr>
        <w:t>tuition fee</w:t>
      </w:r>
      <w:r w:rsidR="00153C99" w:rsidRPr="006737FF">
        <w:t xml:space="preserve"> for that unit. </w:t>
      </w:r>
      <w:r w:rsidRPr="006737FF">
        <w:t xml:space="preserve">If you used a VET Student Loan, you will incur a </w:t>
      </w:r>
      <w:r w:rsidR="00B14508" w:rsidRPr="006737FF">
        <w:rPr>
          <w:rStyle w:val="StrongcolorChar"/>
          <w:color w:val="auto"/>
        </w:rPr>
        <w:t>VETSL</w:t>
      </w:r>
      <w:r w:rsidR="00B14508" w:rsidRPr="006737FF">
        <w:rPr>
          <w:b/>
        </w:rPr>
        <w:t xml:space="preserve"> </w:t>
      </w:r>
      <w:r w:rsidRPr="00163031">
        <w:rPr>
          <w:b/>
        </w:rPr>
        <w:t>debt</w:t>
      </w:r>
      <w:r w:rsidRPr="006737FF">
        <w:t>. If you made an upfront payment</w:t>
      </w:r>
      <w:r w:rsidR="00C43453" w:rsidRPr="006737FF">
        <w:t xml:space="preserve"> to your provider</w:t>
      </w:r>
      <w:r w:rsidRPr="006737FF">
        <w:t>, you are not eligible for a refund of that payment.</w:t>
      </w:r>
    </w:p>
    <w:p w14:paraId="025A9B5E" w14:textId="46F053FB" w:rsidR="00127F6D" w:rsidRPr="006737FF" w:rsidRDefault="00127F6D" w:rsidP="00AF6DC3">
      <w:r w:rsidRPr="006737FF">
        <w:t xml:space="preserve">If you failed the unit </w:t>
      </w:r>
      <w:r w:rsidR="00C43453" w:rsidRPr="006737FF">
        <w:t xml:space="preserve">or subject </w:t>
      </w:r>
      <w:r w:rsidRPr="006737FF">
        <w:t xml:space="preserve">or withdrew after the </w:t>
      </w:r>
      <w:r w:rsidRPr="006737FF">
        <w:rPr>
          <w:b/>
        </w:rPr>
        <w:t>census day</w:t>
      </w:r>
      <w:r w:rsidRPr="006737FF">
        <w:t xml:space="preserve"> </w:t>
      </w:r>
      <w:r w:rsidR="00C43453" w:rsidRPr="006737FF">
        <w:t xml:space="preserve">because of </w:t>
      </w:r>
      <w:r w:rsidR="00C43453" w:rsidRPr="006737FF">
        <w:rPr>
          <w:b/>
        </w:rPr>
        <w:t>special circumstances</w:t>
      </w:r>
      <w:r w:rsidRPr="006737FF">
        <w:t xml:space="preserve"> (see </w:t>
      </w:r>
      <w:r w:rsidRPr="007C02E2">
        <w:rPr>
          <w:bCs/>
        </w:rPr>
        <w:t>section 5.3</w:t>
      </w:r>
      <w:r w:rsidRPr="006737FF">
        <w:t xml:space="preserve">), you can apply to your provider to have your </w:t>
      </w:r>
      <w:r w:rsidR="00ED5DA9" w:rsidRPr="007C02E2">
        <w:rPr>
          <w:b/>
        </w:rPr>
        <w:t>VETSL</w:t>
      </w:r>
      <w:r w:rsidR="00ED5DA9" w:rsidRPr="006737FF">
        <w:t xml:space="preserve"> </w:t>
      </w:r>
      <w:r w:rsidRPr="00163031">
        <w:rPr>
          <w:b/>
        </w:rPr>
        <w:t>debt</w:t>
      </w:r>
      <w:r w:rsidRPr="006737FF">
        <w:t xml:space="preserve"> removed. If you paid for your units upfront, you will need to contact your provider for information on the refund process for upfront payments.</w:t>
      </w:r>
    </w:p>
    <w:p w14:paraId="69071BFE" w14:textId="392B57C4" w:rsidR="00153C99" w:rsidRPr="006737FF" w:rsidRDefault="00153C99" w:rsidP="00173B03">
      <w:r w:rsidRPr="006737FF">
        <w:t xml:space="preserve">If your provider engaged in unacceptable conduct </w:t>
      </w:r>
      <w:r w:rsidR="00C43453" w:rsidRPr="006737FF">
        <w:t>in relation to your app</w:t>
      </w:r>
      <w:r w:rsidR="00727EC6" w:rsidRPr="006737FF">
        <w:t>lication for a VET Student Loan</w:t>
      </w:r>
      <w:r w:rsidR="00C43453" w:rsidRPr="006737FF">
        <w:t xml:space="preserve"> </w:t>
      </w:r>
      <w:r w:rsidR="006F32A4" w:rsidRPr="006737FF">
        <w:t xml:space="preserve">(see </w:t>
      </w:r>
      <w:r w:rsidR="006F32A4" w:rsidRPr="008049BC">
        <w:t>section 5.4</w:t>
      </w:r>
      <w:r w:rsidR="006F32A4" w:rsidRPr="006737FF">
        <w:t xml:space="preserve">) </w:t>
      </w:r>
      <w:r w:rsidRPr="006737FF">
        <w:t xml:space="preserve">you can apply to </w:t>
      </w:r>
      <w:r w:rsidR="00C43453" w:rsidRPr="006737FF">
        <w:t xml:space="preserve">the department to </w:t>
      </w:r>
      <w:r w:rsidRPr="006737FF">
        <w:t xml:space="preserve">have your debt removed. </w:t>
      </w:r>
    </w:p>
    <w:p w14:paraId="50C9DDFB" w14:textId="77777777" w:rsidR="00127F6D" w:rsidRPr="006610D7" w:rsidRDefault="00127F6D" w:rsidP="004E73FE">
      <w:pPr>
        <w:pStyle w:val="Heading2"/>
      </w:pPr>
      <w:bookmarkStart w:id="56" w:name="_Toc29971013"/>
      <w:r w:rsidRPr="006610D7">
        <w:t>5.2 How do I withdraw from a unit?</w:t>
      </w:r>
      <w:bookmarkEnd w:id="56"/>
    </w:p>
    <w:p w14:paraId="6B55B694" w14:textId="67050FE6" w:rsidR="00127F6D" w:rsidRPr="006737FF" w:rsidRDefault="00127F6D" w:rsidP="00AF6DC3">
      <w:r w:rsidRPr="006737FF">
        <w:t xml:space="preserve">To withdraw from a unit or course without </w:t>
      </w:r>
      <w:r w:rsidR="0005384E" w:rsidRPr="006737FF">
        <w:t xml:space="preserve">incurring </w:t>
      </w:r>
      <w:r w:rsidRPr="006737FF">
        <w:t xml:space="preserve">a </w:t>
      </w:r>
      <w:r w:rsidR="00ED5DA9" w:rsidRPr="007C02E2">
        <w:rPr>
          <w:b/>
        </w:rPr>
        <w:t>VETSL</w:t>
      </w:r>
      <w:r w:rsidR="00ED5DA9" w:rsidRPr="006737FF">
        <w:t xml:space="preserve"> </w:t>
      </w:r>
      <w:r w:rsidRPr="00163031">
        <w:rPr>
          <w:b/>
        </w:rPr>
        <w:t>debt</w:t>
      </w:r>
      <w:r w:rsidRPr="006737FF">
        <w:t xml:space="preserve"> or forfeiting an upfront payment, you need to complete your provider’s formal withdrawal process and withdraw in writing by the </w:t>
      </w:r>
      <w:r w:rsidRPr="006737FF">
        <w:rPr>
          <w:b/>
        </w:rPr>
        <w:t>census day</w:t>
      </w:r>
      <w:r w:rsidRPr="006737FF">
        <w:t>. If the course you are withdrawing from involves enrolment with more than one provider, you will need to withdraw from each one individually.</w:t>
      </w:r>
    </w:p>
    <w:p w14:paraId="524A4825" w14:textId="088EBEE4" w:rsidR="00127F6D" w:rsidRPr="006737FF" w:rsidRDefault="00127F6D" w:rsidP="00AF6DC3">
      <w:r w:rsidRPr="006737FF">
        <w:lastRenderedPageBreak/>
        <w:t xml:space="preserve">Providers cannot charge you a fine, penalty or fee for withdrawing from units before the </w:t>
      </w:r>
      <w:r w:rsidRPr="006737FF">
        <w:rPr>
          <w:b/>
        </w:rPr>
        <w:t>census day</w:t>
      </w:r>
      <w:r w:rsidRPr="006737FF">
        <w:t xml:space="preserve">, but you must withdraw in writing. Furthermore, providers cannot enrol you in subsequent units without your written instruction. In the event you wish to enrol in subsequent units, </w:t>
      </w:r>
      <w:r w:rsidR="00665C6E" w:rsidRPr="006737FF">
        <w:t xml:space="preserve">your </w:t>
      </w:r>
      <w:r w:rsidRPr="006737FF">
        <w:t xml:space="preserve">provider </w:t>
      </w:r>
      <w:r w:rsidR="00665C6E" w:rsidRPr="006737FF">
        <w:t xml:space="preserve">is </w:t>
      </w:r>
      <w:r w:rsidR="009F0E2A" w:rsidRPr="006737FF">
        <w:t xml:space="preserve">required to </w:t>
      </w:r>
      <w:r w:rsidRPr="006737FF">
        <w:t>have in place a process to allow this</w:t>
      </w:r>
      <w:r w:rsidR="00665C6E" w:rsidRPr="006737FF">
        <w:t xml:space="preserve">. You should </w:t>
      </w:r>
      <w:r w:rsidR="009F0E2A" w:rsidRPr="006737FF">
        <w:t xml:space="preserve">refer to your provider’s </w:t>
      </w:r>
      <w:r w:rsidR="00665C6E" w:rsidRPr="006737FF">
        <w:t xml:space="preserve">withdrawal </w:t>
      </w:r>
      <w:r w:rsidR="009F0E2A" w:rsidRPr="006737FF">
        <w:t>process</w:t>
      </w:r>
      <w:r w:rsidR="00DD0920" w:rsidRPr="006737FF">
        <w:t>,</w:t>
      </w:r>
      <w:r w:rsidR="00665C6E" w:rsidRPr="006737FF">
        <w:t xml:space="preserve"> which will be available on its website</w:t>
      </w:r>
      <w:r w:rsidRPr="006737FF">
        <w:t>.</w:t>
      </w:r>
    </w:p>
    <w:p w14:paraId="36183EA7" w14:textId="276A0B94" w:rsidR="00564D47" w:rsidRPr="006737FF" w:rsidRDefault="00127F6D">
      <w:pPr>
        <w:rPr>
          <w:rFonts w:ascii="Calibri" w:eastAsiaTheme="majorEastAsia" w:hAnsi="Calibri" w:cstheme="majorBidi"/>
          <w:b/>
          <w:bCs/>
          <w:sz w:val="28"/>
          <w:szCs w:val="26"/>
        </w:rPr>
      </w:pPr>
      <w:r w:rsidRPr="006737FF">
        <w:t>Contact your provider’s student administration area for more information on withdrawing and the required formal process.</w:t>
      </w:r>
      <w:r w:rsidR="004F59A0" w:rsidRPr="006737FF">
        <w:t xml:space="preserve"> </w:t>
      </w:r>
      <w:r w:rsidR="00D654E5" w:rsidRPr="006737FF">
        <w:t xml:space="preserve"> </w:t>
      </w:r>
    </w:p>
    <w:p w14:paraId="5A41322B" w14:textId="601F915B" w:rsidR="00127F6D" w:rsidRPr="006610D7" w:rsidRDefault="00127F6D" w:rsidP="006E5BE1">
      <w:pPr>
        <w:pStyle w:val="Heading2"/>
      </w:pPr>
      <w:bookmarkStart w:id="57" w:name="_Toc29971014"/>
      <w:r w:rsidRPr="006610D7">
        <w:t>5.3 Special circumstances</w:t>
      </w:r>
      <w:bookmarkEnd w:id="57"/>
    </w:p>
    <w:p w14:paraId="122E7D1B" w14:textId="73FE8023" w:rsidR="00127F6D" w:rsidRPr="006737FF" w:rsidRDefault="00127F6D" w:rsidP="00AF6DC3">
      <w:r w:rsidRPr="009436F9">
        <w:t xml:space="preserve">If you </w:t>
      </w:r>
      <w:r w:rsidRPr="006737FF">
        <w:t xml:space="preserve">withdraw from a unit after the </w:t>
      </w:r>
      <w:r w:rsidRPr="006737FF">
        <w:rPr>
          <w:b/>
        </w:rPr>
        <w:t>census day</w:t>
      </w:r>
      <w:r w:rsidRPr="006737FF">
        <w:t xml:space="preserve"> because you become seriously ill or for other special circumstances, you can apply to your provider to have your </w:t>
      </w:r>
      <w:r w:rsidRPr="006737FF">
        <w:rPr>
          <w:rStyle w:val="StrongcolorChar"/>
          <w:color w:val="auto"/>
        </w:rPr>
        <w:t>HELP balance</w:t>
      </w:r>
      <w:r w:rsidRPr="006737FF">
        <w:t xml:space="preserve"> </w:t>
      </w:r>
      <w:r w:rsidRPr="006737FF">
        <w:br/>
        <w:t xml:space="preserve">re-credited and your </w:t>
      </w:r>
      <w:r w:rsidR="00ED5DA9" w:rsidRPr="007C02E2">
        <w:rPr>
          <w:b/>
        </w:rPr>
        <w:t>VETSL</w:t>
      </w:r>
      <w:r w:rsidR="00ED5DA9" w:rsidRPr="006737FF">
        <w:t xml:space="preserve"> </w:t>
      </w:r>
      <w:r w:rsidRPr="00163031">
        <w:rPr>
          <w:b/>
        </w:rPr>
        <w:t>debt</w:t>
      </w:r>
      <w:r w:rsidRPr="006737FF">
        <w:t xml:space="preserve"> removed. You cannot have your debt removed if you have already </w:t>
      </w:r>
      <w:r w:rsidR="00665C6E" w:rsidRPr="006737FF">
        <w:t xml:space="preserve">successfully </w:t>
      </w:r>
      <w:r w:rsidRPr="006737FF">
        <w:t>completed your unit of study.</w:t>
      </w:r>
    </w:p>
    <w:p w14:paraId="1C82345A" w14:textId="7D83405D" w:rsidR="00127F6D" w:rsidRPr="006737FF" w:rsidRDefault="00127F6D" w:rsidP="00AF6DC3">
      <w:r w:rsidRPr="006737FF">
        <w:t xml:space="preserve">Changing your mind is not a good enough reason to apply for </w:t>
      </w:r>
      <w:r w:rsidRPr="006737FF">
        <w:rPr>
          <w:b/>
        </w:rPr>
        <w:t>special circumstances</w:t>
      </w:r>
      <w:r w:rsidRPr="006737FF">
        <w:t xml:space="preserve"> and you will still be required to repay your </w:t>
      </w:r>
      <w:r w:rsidR="00ED5DA9" w:rsidRPr="007C02E2">
        <w:rPr>
          <w:b/>
        </w:rPr>
        <w:t>VETSL</w:t>
      </w:r>
      <w:r w:rsidR="00ED5DA9" w:rsidRPr="006737FF">
        <w:t xml:space="preserve"> </w:t>
      </w:r>
      <w:r w:rsidRPr="00163031">
        <w:rPr>
          <w:b/>
        </w:rPr>
        <w:t>debt</w:t>
      </w:r>
      <w:r w:rsidRPr="006737FF">
        <w:t>.</w:t>
      </w:r>
      <w:r w:rsidR="008263DA">
        <w:t xml:space="preserve"> Similarly, failing a unit is not in itself sufficient to apply for </w:t>
      </w:r>
      <w:r w:rsidR="008263DA" w:rsidRPr="00315223">
        <w:rPr>
          <w:b/>
        </w:rPr>
        <w:t>special circumstances</w:t>
      </w:r>
      <w:r w:rsidR="008263DA">
        <w:t xml:space="preserve">. However, as noted at section 5.1 above, if you fail a unit </w:t>
      </w:r>
      <w:r w:rsidR="008263DA" w:rsidRPr="005E63F7">
        <w:rPr>
          <w:b/>
        </w:rPr>
        <w:t>because</w:t>
      </w:r>
      <w:r w:rsidR="008263DA" w:rsidRPr="00315223">
        <w:rPr>
          <w:i/>
        </w:rPr>
        <w:t xml:space="preserve"> </w:t>
      </w:r>
      <w:r w:rsidR="008263DA" w:rsidRPr="005E63F7">
        <w:t>of</w:t>
      </w:r>
      <w:r w:rsidR="008263DA" w:rsidRPr="001D0B0A">
        <w:t xml:space="preserve"> </w:t>
      </w:r>
      <w:r w:rsidR="008263DA" w:rsidRPr="005E63F7">
        <w:t>special circumstances</w:t>
      </w:r>
      <w:r w:rsidR="008263DA">
        <w:t>, you may consider applying to have your HELP balance re-credited.</w:t>
      </w:r>
    </w:p>
    <w:p w14:paraId="4A1F155F" w14:textId="0CDEDD02" w:rsidR="00127F6D" w:rsidRPr="006737FF" w:rsidRDefault="00127F6D" w:rsidP="00AF6DC3">
      <w:r w:rsidRPr="006737FF">
        <w:t xml:space="preserve">For your provider to be satisfied that </w:t>
      </w:r>
      <w:r w:rsidRPr="006737FF">
        <w:rPr>
          <w:b/>
        </w:rPr>
        <w:t>special circumstances</w:t>
      </w:r>
      <w:r w:rsidRPr="006737FF">
        <w:t xml:space="preserve"> apply to you, you must be able to prove that the circumstances:</w:t>
      </w:r>
    </w:p>
    <w:p w14:paraId="2583AB97" w14:textId="77777777" w:rsidR="00127F6D" w:rsidRPr="006737FF" w:rsidRDefault="00127F6D" w:rsidP="00391769">
      <w:pPr>
        <w:pStyle w:val="ListParagraph"/>
        <w:widowControl w:val="0"/>
        <w:numPr>
          <w:ilvl w:val="0"/>
          <w:numId w:val="6"/>
        </w:numPr>
        <w:ind w:left="567" w:hanging="425"/>
      </w:pPr>
      <w:r w:rsidRPr="006737FF">
        <w:t>were beyond your control,</w:t>
      </w:r>
    </w:p>
    <w:p w14:paraId="475A7DAC" w14:textId="77777777" w:rsidR="00127F6D" w:rsidRPr="006737FF" w:rsidRDefault="00127F6D" w:rsidP="00391769">
      <w:pPr>
        <w:pStyle w:val="ListParagraph"/>
        <w:widowControl w:val="0"/>
        <w:numPr>
          <w:ilvl w:val="0"/>
          <w:numId w:val="6"/>
        </w:numPr>
        <w:ind w:left="567" w:hanging="425"/>
      </w:pPr>
      <w:r w:rsidRPr="006737FF">
        <w:t xml:space="preserve">did not make their full impact on you until on or after the </w:t>
      </w:r>
      <w:r w:rsidRPr="00391769">
        <w:t>census day</w:t>
      </w:r>
      <w:r w:rsidRPr="006737FF">
        <w:t>, and</w:t>
      </w:r>
    </w:p>
    <w:p w14:paraId="759403B3" w14:textId="77777777" w:rsidR="00127F6D" w:rsidRPr="006737FF" w:rsidRDefault="00127F6D" w:rsidP="00391769">
      <w:pPr>
        <w:pStyle w:val="ListParagraph"/>
        <w:widowControl w:val="0"/>
        <w:numPr>
          <w:ilvl w:val="0"/>
          <w:numId w:val="6"/>
        </w:numPr>
        <w:ind w:left="567" w:hanging="425"/>
      </w:pPr>
      <w:r w:rsidRPr="006737FF">
        <w:t>made it impracticable (i.e. impossible) for you to complete your unit(s)</w:t>
      </w:r>
      <w:r w:rsidRPr="006737FF" w:rsidDel="003631BB">
        <w:t xml:space="preserve"> </w:t>
      </w:r>
      <w:r w:rsidRPr="006737FF">
        <w:t>of study requirements.</w:t>
      </w:r>
    </w:p>
    <w:p w14:paraId="4A5EF086" w14:textId="77777777" w:rsidR="00127F6D" w:rsidRPr="006610D7" w:rsidRDefault="00127F6D" w:rsidP="004E73FE">
      <w:pPr>
        <w:pStyle w:val="Heading2"/>
      </w:pPr>
      <w:bookmarkStart w:id="58" w:name="_Toc29971015"/>
      <w:r w:rsidRPr="006610D7">
        <w:t>5.4 Unacceptable conduct</w:t>
      </w:r>
      <w:bookmarkEnd w:id="58"/>
    </w:p>
    <w:p w14:paraId="373E2051" w14:textId="0C37EE0F" w:rsidR="00127F6D" w:rsidRPr="006737FF" w:rsidRDefault="00127F6D" w:rsidP="00AF6DC3">
      <w:r>
        <w:t>Students</w:t>
      </w:r>
      <w:r w:rsidRPr="00B15495">
        <w:t xml:space="preserve"> </w:t>
      </w:r>
      <w:r w:rsidRPr="006737FF">
        <w:t xml:space="preserve">who find themselves with a </w:t>
      </w:r>
      <w:r w:rsidR="00ED5DA9" w:rsidRPr="007C02E2">
        <w:rPr>
          <w:b/>
        </w:rPr>
        <w:t>VETSL</w:t>
      </w:r>
      <w:r w:rsidR="00ED5DA9" w:rsidRPr="006737FF">
        <w:t xml:space="preserve"> </w:t>
      </w:r>
      <w:r w:rsidRPr="00163031">
        <w:rPr>
          <w:b/>
        </w:rPr>
        <w:t>debt</w:t>
      </w:r>
      <w:r w:rsidRPr="006737FF">
        <w:t xml:space="preserve"> due to </w:t>
      </w:r>
      <w:r w:rsidR="006F32A4" w:rsidRPr="006737FF">
        <w:t xml:space="preserve">a </w:t>
      </w:r>
      <w:r w:rsidRPr="006737FF">
        <w:t>provider</w:t>
      </w:r>
      <w:r w:rsidR="006F32A4" w:rsidRPr="006737FF">
        <w:t>’s</w:t>
      </w:r>
      <w:r w:rsidRPr="006737FF">
        <w:t xml:space="preserve"> unacceptable conduct </w:t>
      </w:r>
      <w:r w:rsidR="009F0E2A" w:rsidRPr="006737FF">
        <w:t xml:space="preserve">in relation to their application for a VET Student Loan </w:t>
      </w:r>
      <w:r w:rsidRPr="006737FF">
        <w:t xml:space="preserve">may be able to apply to have the </w:t>
      </w:r>
      <w:r w:rsidR="00ED5DA9" w:rsidRPr="007C02E2">
        <w:rPr>
          <w:b/>
        </w:rPr>
        <w:t>VETSL</w:t>
      </w:r>
      <w:r w:rsidR="00ED5DA9" w:rsidRPr="006737FF">
        <w:t xml:space="preserve"> </w:t>
      </w:r>
      <w:r w:rsidRPr="00163031">
        <w:rPr>
          <w:b/>
        </w:rPr>
        <w:t>debt</w:t>
      </w:r>
      <w:r w:rsidRPr="006737FF">
        <w:t xml:space="preserve"> </w:t>
      </w:r>
      <w:r w:rsidR="00665C6E" w:rsidRPr="006737FF">
        <w:t>cancelled</w:t>
      </w:r>
      <w:r w:rsidRPr="006737FF">
        <w:t>.</w:t>
      </w:r>
    </w:p>
    <w:p w14:paraId="656AA2E2" w14:textId="77777777" w:rsidR="00127F6D" w:rsidRPr="006737FF" w:rsidRDefault="00127F6D" w:rsidP="00AF6DC3">
      <w:r w:rsidRPr="006737FF">
        <w:t xml:space="preserve">Examples </w:t>
      </w:r>
      <w:r w:rsidR="007211D8" w:rsidRPr="006737FF">
        <w:t>of unacceptable conduct include, but are</w:t>
      </w:r>
      <w:r w:rsidRPr="006737FF">
        <w:t xml:space="preserve"> not limited to,</w:t>
      </w:r>
      <w:r w:rsidR="007211D8" w:rsidRPr="006737FF">
        <w:t xml:space="preserve"> </w:t>
      </w:r>
      <w:r w:rsidRPr="006737FF">
        <w:t xml:space="preserve">misleading or deceptive conduct; advertising </w:t>
      </w:r>
      <w:r w:rsidRPr="006737FF">
        <w:rPr>
          <w:b/>
        </w:rPr>
        <w:t>tuition fees</w:t>
      </w:r>
      <w:r w:rsidRPr="006737FF">
        <w:t xml:space="preserve"> for the course where there are reasonable grounds for believing that the provider will not be able to provide the course for those fees; the use of physical f</w:t>
      </w:r>
      <w:r w:rsidR="007211D8" w:rsidRPr="006737FF">
        <w:t>orce, or harassment or coercion</w:t>
      </w:r>
      <w:r w:rsidRPr="006737FF">
        <w:t xml:space="preserve"> in connection with the application or enrolment in the course.</w:t>
      </w:r>
    </w:p>
    <w:p w14:paraId="46F7A1AD" w14:textId="262EEB5A" w:rsidR="009F0E2A" w:rsidRPr="006737FF" w:rsidRDefault="00127F6D" w:rsidP="009F0E2A">
      <w:r w:rsidRPr="006737FF">
        <w:t xml:space="preserve">Students will need to apply to the </w:t>
      </w:r>
      <w:r w:rsidR="00956486">
        <w:t>D</w:t>
      </w:r>
      <w:r w:rsidRPr="006737FF">
        <w:t xml:space="preserve">epartment and provide details of what led to the debt being raised and any correspondence or paperwork received about their study and debt. To find out more information about unacceptable conduct remissions, visit the Complaints and Grievances webpage at </w:t>
      </w:r>
      <w:hyperlink r:id="rId66" w:history="1">
        <w:r w:rsidR="00ED5DA9" w:rsidRPr="006737FF">
          <w:rPr>
            <w:rStyle w:val="Hyperlink"/>
            <w:b w:val="0"/>
            <w:u w:val="single"/>
          </w:rPr>
          <w:t>Study Assist</w:t>
        </w:r>
      </w:hyperlink>
      <w:r w:rsidR="00ED5DA9" w:rsidRPr="006737FF">
        <w:t>.</w:t>
      </w:r>
    </w:p>
    <w:p w14:paraId="25024111" w14:textId="77777777" w:rsidR="007211D8" w:rsidRPr="002F5F2E" w:rsidRDefault="007211D8" w:rsidP="007211D8">
      <w:pPr>
        <w:pStyle w:val="Heading2"/>
      </w:pPr>
      <w:bookmarkStart w:id="59" w:name="_Toc29971016"/>
      <w:r w:rsidRPr="002F5F2E">
        <w:t>5.5 Complaints</w:t>
      </w:r>
      <w:bookmarkEnd w:id="59"/>
    </w:p>
    <w:p w14:paraId="6286ED22" w14:textId="77777777" w:rsidR="00464E5F" w:rsidRPr="006737FF" w:rsidRDefault="00464E5F" w:rsidP="00464E5F">
      <w:r w:rsidRPr="006737FF">
        <w:rPr>
          <w:rStyle w:val="StrongcolorChar"/>
          <w:color w:val="auto"/>
        </w:rPr>
        <w:t>Approved course providers</w:t>
      </w:r>
      <w:r w:rsidRPr="006737FF">
        <w:t xml:space="preserve"> must have a complaints procedure that allows students to lodge a grievance (</w:t>
      </w:r>
      <w:r w:rsidR="00FA688B" w:rsidRPr="006737FF">
        <w:t>i.e.</w:t>
      </w:r>
      <w:r w:rsidRPr="006737FF">
        <w:t xml:space="preserve"> </w:t>
      </w:r>
      <w:r w:rsidR="00553792" w:rsidRPr="006737FF">
        <w:t xml:space="preserve">an </w:t>
      </w:r>
      <w:r w:rsidRPr="006737FF">
        <w:t>issue or complaint) about any academic (e.g. grade) or non-academic (e.g.</w:t>
      </w:r>
      <w:r w:rsidR="00553792" w:rsidRPr="006737FF">
        <w:t> </w:t>
      </w:r>
      <w:r w:rsidRPr="006737FF">
        <w:t xml:space="preserve">fee or debt dispute) matter. Students should contact their provider in the first instance for issues or complaints relating to academic and non-academic matters. </w:t>
      </w:r>
    </w:p>
    <w:p w14:paraId="6D4427E3" w14:textId="1037982A" w:rsidR="00464E5F" w:rsidRPr="006737FF" w:rsidRDefault="00464E5F" w:rsidP="00464E5F">
      <w:r w:rsidRPr="006737FF">
        <w:lastRenderedPageBreak/>
        <w:t>If you</w:t>
      </w:r>
      <w:r w:rsidR="00CF63A8" w:rsidRPr="006737FF">
        <w:t xml:space="preserve"> are dissatisfied with the manner in which your provider has dealt with your debt complaint,</w:t>
      </w:r>
      <w:r w:rsidRPr="006737FF">
        <w:t xml:space="preserve"> you may wish to contact the </w:t>
      </w:r>
      <w:hyperlink r:id="rId67" w:history="1">
        <w:r w:rsidRPr="008049BC">
          <w:rPr>
            <w:rStyle w:val="Hyperlink"/>
            <w:b w:val="0"/>
            <w:u w:val="single"/>
          </w:rPr>
          <w:t>VET Student Loans Ombudsman</w:t>
        </w:r>
      </w:hyperlink>
      <w:r w:rsidR="00CF63A8" w:rsidRPr="006737FF">
        <w:t xml:space="preserve">. </w:t>
      </w:r>
    </w:p>
    <w:p w14:paraId="6ABB16F0" w14:textId="77777777" w:rsidR="00464E5F" w:rsidRDefault="00464E5F" w:rsidP="00464E5F">
      <w:r w:rsidRPr="006737FF">
        <w:t xml:space="preserve">The </w:t>
      </w:r>
      <w:r w:rsidRPr="00C758C4">
        <w:t>National Training and Complaints Hotline (13 38 73)</w:t>
      </w:r>
      <w:r w:rsidRPr="006737FF">
        <w:t xml:space="preserve"> </w:t>
      </w:r>
      <w:r w:rsidRPr="006737FF">
        <w:rPr>
          <w:lang w:val="en"/>
        </w:rPr>
        <w:t>is also a national service for consumers to register complaints concerning vocational education and training</w:t>
      </w:r>
      <w:r>
        <w:t xml:space="preserve">. </w:t>
      </w:r>
    </w:p>
    <w:p w14:paraId="266BEF8C" w14:textId="22A9EBD6" w:rsidR="00F456CD" w:rsidRPr="001D6560" w:rsidRDefault="00F456CD" w:rsidP="004F59A0">
      <w:pPr>
        <w:pStyle w:val="Heading2"/>
      </w:pPr>
      <w:bookmarkStart w:id="60" w:name="_Toc29971017"/>
      <w:r w:rsidRPr="001D6560">
        <w:t xml:space="preserve">5.6 What happens if my provider </w:t>
      </w:r>
      <w:r w:rsidR="00F73B60">
        <w:t>stops</w:t>
      </w:r>
      <w:r w:rsidRPr="001D6560">
        <w:t xml:space="preserve"> deliver</w:t>
      </w:r>
      <w:r w:rsidR="00F73B60">
        <w:t>ing</w:t>
      </w:r>
      <w:r w:rsidRPr="001D6560">
        <w:t xml:space="preserve"> my course?</w:t>
      </w:r>
      <w:bookmarkEnd w:id="60"/>
    </w:p>
    <w:p w14:paraId="15D19917" w14:textId="7D26E60A" w:rsidR="0096560C" w:rsidRPr="006737FF" w:rsidRDefault="0096560C" w:rsidP="0096560C">
      <w:r>
        <w:t xml:space="preserve">In </w:t>
      </w:r>
      <w:r w:rsidRPr="006737FF">
        <w:t xml:space="preserve">the event that </w:t>
      </w:r>
      <w:r w:rsidR="001438B1" w:rsidRPr="006737FF">
        <w:t>an</w:t>
      </w:r>
      <w:r w:rsidR="001438B1" w:rsidRPr="006737FF">
        <w:rPr>
          <w:b/>
        </w:rPr>
        <w:t xml:space="preserve"> approved course</w:t>
      </w:r>
      <w:r w:rsidRPr="006737FF">
        <w:rPr>
          <w:b/>
        </w:rPr>
        <w:t xml:space="preserve"> provider</w:t>
      </w:r>
      <w:r w:rsidRPr="006737FF">
        <w:t xml:space="preserve"> ceases to provide a course after it starts but before it is completed (e.g. because the provider shuts down) the Australian Government has implemented tuition assurance arrangements to protect students.</w:t>
      </w:r>
    </w:p>
    <w:p w14:paraId="58541434" w14:textId="175BF56C" w:rsidR="005D322E" w:rsidRPr="006737FF" w:rsidRDefault="005D322E" w:rsidP="0096560C">
      <w:r w:rsidRPr="006737FF">
        <w:t xml:space="preserve">Where a course ceases, affected students will be contacted by the relevant tuition assurance administrator and assisted to move to a replacement provider to complete the same or similar VET course. </w:t>
      </w:r>
    </w:p>
    <w:p w14:paraId="3DE2F4DF" w14:textId="7D9B7FD4" w:rsidR="005D322E" w:rsidRDefault="005D322E" w:rsidP="0096560C">
      <w:r>
        <w:t>Displaced students are entitled to be ‘taught out’ by their replacement provider at no additional cost for those units of study they had already incurred a debt for and had commenced, but were unable to complete, due to the closure.</w:t>
      </w:r>
    </w:p>
    <w:p w14:paraId="7E3C60F2" w14:textId="190E04E9" w:rsidR="005D322E" w:rsidRDefault="005D322E" w:rsidP="0096560C">
      <w:r>
        <w:t>Where a student is unable to be placed in a comparable course, a loan re-credit for units commenced but not completed (due to the closure) may be available.</w:t>
      </w:r>
    </w:p>
    <w:p w14:paraId="28BE7A9C" w14:textId="42B87A91" w:rsidR="0096560C" w:rsidRDefault="0096560C" w:rsidP="006E5BE1">
      <w:r>
        <w:t>Further information on tuition assurance arrangements is available</w:t>
      </w:r>
      <w:r w:rsidR="004748CC">
        <w:t xml:space="preserve"> on the </w:t>
      </w:r>
      <w:r w:rsidR="00956486">
        <w:t>D</w:t>
      </w:r>
      <w:r w:rsidR="004748CC">
        <w:t>epartment’s website at</w:t>
      </w:r>
      <w:r>
        <w:t xml:space="preserve"> </w:t>
      </w:r>
      <w:hyperlink r:id="rId68" w:history="1">
        <w:r w:rsidR="00823CFF" w:rsidRPr="00DE5B9A">
          <w:rPr>
            <w:rStyle w:val="Hyperlink"/>
            <w:b w:val="0"/>
            <w:u w:val="single"/>
          </w:rPr>
          <w:t>Tuition Assurance and Provider Closures</w:t>
        </w:r>
      </w:hyperlink>
      <w:r w:rsidR="00823CFF">
        <w:t>.</w:t>
      </w:r>
    </w:p>
    <w:p w14:paraId="2E727416" w14:textId="77777777" w:rsidR="00C3107E" w:rsidRDefault="00C3107E">
      <w:pPr>
        <w:rPr>
          <w:rFonts w:ascii="Calibri" w:eastAsiaTheme="minorHAnsi" w:hAnsi="Calibri" w:cstheme="majorBidi"/>
          <w:b/>
          <w:bCs/>
          <w:caps/>
          <w:color w:val="292065"/>
          <w:sz w:val="36"/>
          <w:szCs w:val="28"/>
        </w:rPr>
      </w:pPr>
      <w:r>
        <w:rPr>
          <w:rFonts w:eastAsiaTheme="minorHAnsi"/>
        </w:rPr>
        <w:br w:type="page"/>
      </w:r>
    </w:p>
    <w:p w14:paraId="77DC396B" w14:textId="58B45CEF" w:rsidR="00127F6D" w:rsidRPr="00950212" w:rsidRDefault="00127F6D" w:rsidP="00127F6D">
      <w:pPr>
        <w:pStyle w:val="Heading1"/>
        <w:rPr>
          <w:rFonts w:eastAsiaTheme="minorHAnsi"/>
        </w:rPr>
      </w:pPr>
      <w:bookmarkStart w:id="61" w:name="_Toc29971018"/>
      <w:r w:rsidRPr="00950212">
        <w:rPr>
          <w:rFonts w:eastAsiaTheme="minorHAnsi"/>
        </w:rPr>
        <w:lastRenderedPageBreak/>
        <w:t xml:space="preserve">6.  REPAYING YOUR </w:t>
      </w:r>
      <w:r w:rsidR="004F2100">
        <w:rPr>
          <w:rFonts w:eastAsiaTheme="minorHAnsi"/>
        </w:rPr>
        <w:t xml:space="preserve">VETSL </w:t>
      </w:r>
      <w:r w:rsidRPr="00950212">
        <w:rPr>
          <w:rFonts w:eastAsiaTheme="minorHAnsi"/>
        </w:rPr>
        <w:t>DEBT</w:t>
      </w:r>
      <w:bookmarkEnd w:id="61"/>
    </w:p>
    <w:p w14:paraId="5693BE5F" w14:textId="1A5E3277" w:rsidR="00127F6D" w:rsidRPr="006737FF" w:rsidRDefault="00127F6D" w:rsidP="00AF6DC3">
      <w:r w:rsidRPr="00B15495">
        <w:t xml:space="preserve">More information </w:t>
      </w:r>
      <w:r w:rsidRPr="006737FF">
        <w:t xml:space="preserve">about </w:t>
      </w:r>
      <w:r w:rsidR="00823CFF" w:rsidRPr="007C02E2">
        <w:rPr>
          <w:b/>
        </w:rPr>
        <w:t>VETSL</w:t>
      </w:r>
      <w:r w:rsidR="00823CFF" w:rsidRPr="006737FF">
        <w:t xml:space="preserve"> </w:t>
      </w:r>
      <w:r w:rsidRPr="00163031">
        <w:rPr>
          <w:b/>
        </w:rPr>
        <w:t>debt</w:t>
      </w:r>
      <w:r w:rsidRPr="006737FF">
        <w:t xml:space="preserve"> repayments, including how the </w:t>
      </w:r>
      <w:r w:rsidRPr="006737FF">
        <w:rPr>
          <w:rStyle w:val="StrongcolorChar"/>
          <w:color w:val="auto"/>
        </w:rPr>
        <w:t>ATO</w:t>
      </w:r>
      <w:r w:rsidRPr="006737FF">
        <w:t xml:space="preserve"> calculates your compulsory repayment, is available at </w:t>
      </w:r>
      <w:hyperlink r:id="rId69" w:history="1">
        <w:r w:rsidR="00823CFF" w:rsidRPr="007C02E2">
          <w:rPr>
            <w:rStyle w:val="Hyperlink"/>
            <w:b w:val="0"/>
            <w:u w:val="single"/>
          </w:rPr>
          <w:t>Study Assist</w:t>
        </w:r>
      </w:hyperlink>
      <w:hyperlink r:id="rId70">
        <w:r w:rsidRPr="006737FF">
          <w:t>.</w:t>
        </w:r>
      </w:hyperlink>
    </w:p>
    <w:p w14:paraId="7CFB3021" w14:textId="77777777" w:rsidR="00127F6D" w:rsidRPr="00950212" w:rsidRDefault="00127F6D" w:rsidP="004E73FE">
      <w:pPr>
        <w:pStyle w:val="Heading2"/>
      </w:pPr>
      <w:bookmarkStart w:id="62" w:name="_Toc29971019"/>
      <w:r w:rsidRPr="00950212">
        <w:t>6.1 When do I start paying back my loan?</w:t>
      </w:r>
      <w:bookmarkEnd w:id="62"/>
      <w:r w:rsidRPr="00950212">
        <w:t xml:space="preserve"> </w:t>
      </w:r>
    </w:p>
    <w:p w14:paraId="4B72583A" w14:textId="4ED1D826" w:rsidR="00127F6D" w:rsidRPr="006737FF" w:rsidRDefault="00127F6D" w:rsidP="00AF6DC3">
      <w:r w:rsidRPr="006737FF">
        <w:t xml:space="preserve">Your </w:t>
      </w:r>
      <w:r w:rsidR="00C21359" w:rsidRPr="007C02E2">
        <w:rPr>
          <w:b/>
        </w:rPr>
        <w:t>VETSL</w:t>
      </w:r>
      <w:r w:rsidR="00C21359" w:rsidRPr="006737FF">
        <w:t xml:space="preserve"> </w:t>
      </w:r>
      <w:r w:rsidR="00C21359" w:rsidRPr="00163031">
        <w:rPr>
          <w:b/>
        </w:rPr>
        <w:t>debt</w:t>
      </w:r>
      <w:r w:rsidRPr="006737FF">
        <w:t xml:space="preserve"> forms part of your </w:t>
      </w:r>
      <w:r w:rsidRPr="006737FF">
        <w:rPr>
          <w:rStyle w:val="StrongcolorChar"/>
          <w:color w:val="auto"/>
        </w:rPr>
        <w:t>accumulated</w:t>
      </w:r>
      <w:r w:rsidRPr="006737FF">
        <w:t xml:space="preserve"> </w:t>
      </w:r>
      <w:r w:rsidR="00442B48">
        <w:rPr>
          <w:rStyle w:val="StrongcolorChar"/>
          <w:color w:val="auto"/>
        </w:rPr>
        <w:t>VETSL</w:t>
      </w:r>
      <w:r w:rsidR="00442B48" w:rsidRPr="006737FF">
        <w:rPr>
          <w:rStyle w:val="StrongcolorChar"/>
          <w:color w:val="auto"/>
        </w:rPr>
        <w:t xml:space="preserve"> </w:t>
      </w:r>
      <w:r w:rsidRPr="006737FF">
        <w:rPr>
          <w:rStyle w:val="StrongcolorChar"/>
          <w:color w:val="auto"/>
        </w:rPr>
        <w:t>debt</w:t>
      </w:r>
      <w:r w:rsidRPr="006737FF">
        <w:t xml:space="preserve">. You must start repaying your </w:t>
      </w:r>
      <w:r w:rsidR="00442B48">
        <w:rPr>
          <w:b/>
        </w:rPr>
        <w:t>VETSL</w:t>
      </w:r>
      <w:r w:rsidR="00442B48" w:rsidRPr="006737FF">
        <w:rPr>
          <w:b/>
        </w:rPr>
        <w:t xml:space="preserve"> </w:t>
      </w:r>
      <w:r w:rsidRPr="00163031">
        <w:rPr>
          <w:b/>
        </w:rPr>
        <w:t>debt</w:t>
      </w:r>
      <w:r w:rsidRPr="006737FF">
        <w:t xml:space="preserve"> through the tax system once your income is above the </w:t>
      </w:r>
      <w:r w:rsidRPr="006737FF">
        <w:rPr>
          <w:b/>
        </w:rPr>
        <w:t>compulsory repayment threshold</w:t>
      </w:r>
      <w:r w:rsidRPr="006737FF">
        <w:t xml:space="preserve">, even if you are still studying. </w:t>
      </w:r>
    </w:p>
    <w:p w14:paraId="7CAF74D2" w14:textId="110D6B22" w:rsidR="00127F6D" w:rsidRPr="006737FF" w:rsidRDefault="00127F6D" w:rsidP="00AF6DC3">
      <w:r w:rsidRPr="006737FF">
        <w:t>The threshold is adjusted each year</w:t>
      </w:r>
      <w:r w:rsidR="007C02E2">
        <w:t>;</w:t>
      </w:r>
      <w:r w:rsidRPr="006737FF">
        <w:t xml:space="preserve"> for the </w:t>
      </w:r>
      <w:r w:rsidR="00152CF9" w:rsidRPr="006737FF">
        <w:rPr>
          <w:noProof/>
        </w:rPr>
        <w:t>2019-20 income year</w:t>
      </w:r>
      <w:r w:rsidR="00442B48">
        <w:rPr>
          <w:noProof/>
        </w:rPr>
        <w:t xml:space="preserve"> it is </w:t>
      </w:r>
      <w:r w:rsidR="00152CF9" w:rsidRPr="006737FF">
        <w:rPr>
          <w:noProof/>
        </w:rPr>
        <w:t xml:space="preserve">$45,881. </w:t>
      </w:r>
      <w:r w:rsidRPr="006737FF">
        <w:t>Repayments made through the Australian taxation system are called ‘compulsory repayments’ and continue until you have repaid your whole debt.</w:t>
      </w:r>
    </w:p>
    <w:p w14:paraId="72218EA0" w14:textId="77777777" w:rsidR="00127F6D" w:rsidRPr="006737FF" w:rsidRDefault="00127F6D" w:rsidP="00AF6DC3">
      <w:r w:rsidRPr="006737FF">
        <w:t>How much you must pay back is calculated from the amounts given on your income tax return for:</w:t>
      </w:r>
    </w:p>
    <w:p w14:paraId="0C699786" w14:textId="77777777" w:rsidR="00127F6D" w:rsidRPr="006737FF" w:rsidRDefault="00127F6D" w:rsidP="00391769">
      <w:pPr>
        <w:pStyle w:val="ListParagraph"/>
        <w:widowControl w:val="0"/>
        <w:numPr>
          <w:ilvl w:val="0"/>
          <w:numId w:val="6"/>
        </w:numPr>
        <w:ind w:left="567" w:hanging="425"/>
      </w:pPr>
      <w:r w:rsidRPr="006737FF">
        <w:t>your taxable income,</w:t>
      </w:r>
    </w:p>
    <w:p w14:paraId="49E6ABD9" w14:textId="77777777" w:rsidR="00127F6D" w:rsidRPr="006737FF" w:rsidRDefault="00127F6D" w:rsidP="00391769">
      <w:pPr>
        <w:pStyle w:val="ListParagraph"/>
        <w:widowControl w:val="0"/>
        <w:numPr>
          <w:ilvl w:val="0"/>
          <w:numId w:val="6"/>
        </w:numPr>
        <w:ind w:left="567" w:hanging="425"/>
      </w:pPr>
      <w:r w:rsidRPr="006737FF">
        <w:t>reportable fringe benefits (reported on your payment summary),</w:t>
      </w:r>
    </w:p>
    <w:p w14:paraId="315B7834" w14:textId="77777777" w:rsidR="00127F6D" w:rsidRPr="006737FF" w:rsidRDefault="00127F6D" w:rsidP="00391769">
      <w:pPr>
        <w:pStyle w:val="ListParagraph"/>
        <w:widowControl w:val="0"/>
        <w:numPr>
          <w:ilvl w:val="0"/>
          <w:numId w:val="6"/>
        </w:numPr>
        <w:ind w:left="567" w:hanging="425"/>
      </w:pPr>
      <w:r w:rsidRPr="006737FF">
        <w:t>total net investment loss (including net rental loss),</w:t>
      </w:r>
    </w:p>
    <w:p w14:paraId="1D1F2A99" w14:textId="77777777" w:rsidR="00127F6D" w:rsidRPr="006737FF" w:rsidRDefault="00127F6D" w:rsidP="00391769">
      <w:pPr>
        <w:pStyle w:val="ListParagraph"/>
        <w:widowControl w:val="0"/>
        <w:numPr>
          <w:ilvl w:val="0"/>
          <w:numId w:val="6"/>
        </w:numPr>
        <w:ind w:left="567" w:hanging="425"/>
      </w:pPr>
      <w:r w:rsidRPr="006737FF">
        <w:t xml:space="preserve">reportable super contributions, and </w:t>
      </w:r>
    </w:p>
    <w:p w14:paraId="4FB202E7" w14:textId="77777777" w:rsidR="00127F6D" w:rsidRPr="006737FF" w:rsidRDefault="00127F6D" w:rsidP="00391769">
      <w:pPr>
        <w:pStyle w:val="ListParagraph"/>
        <w:widowControl w:val="0"/>
        <w:numPr>
          <w:ilvl w:val="0"/>
          <w:numId w:val="6"/>
        </w:numPr>
        <w:ind w:left="567" w:hanging="425"/>
      </w:pPr>
      <w:r w:rsidRPr="006737FF">
        <w:t>exempt foreign employment income amounts.</w:t>
      </w:r>
    </w:p>
    <w:p w14:paraId="7B263127" w14:textId="357D7DF2" w:rsidR="00127F6D" w:rsidRPr="006737FF" w:rsidRDefault="008C5A99" w:rsidP="00AF6DC3">
      <w:r w:rsidRPr="006737FF">
        <w:t>A</w:t>
      </w:r>
      <w:r w:rsidR="00127F6D" w:rsidRPr="006737FF">
        <w:t xml:space="preserve">nyone who has a </w:t>
      </w:r>
      <w:r w:rsidR="00823CFF" w:rsidRPr="007C02E2">
        <w:rPr>
          <w:b/>
        </w:rPr>
        <w:t>VETSL</w:t>
      </w:r>
      <w:r w:rsidR="00823CFF" w:rsidRPr="006737FF">
        <w:t xml:space="preserve"> </w:t>
      </w:r>
      <w:r w:rsidR="00127F6D" w:rsidRPr="00163031">
        <w:rPr>
          <w:b/>
        </w:rPr>
        <w:t>debt</w:t>
      </w:r>
      <w:r w:rsidR="00127F6D" w:rsidRPr="006737FF">
        <w:t xml:space="preserve"> and earns above the minimum repayment threshold will be required to repay their debt regardless of where they live</w:t>
      </w:r>
      <w:r w:rsidR="007211D8" w:rsidRPr="006737FF">
        <w:t>, whether in Australia or overseas</w:t>
      </w:r>
      <w:r w:rsidR="00127F6D" w:rsidRPr="006737FF">
        <w:t xml:space="preserve">. Visit </w:t>
      </w:r>
      <w:hyperlink r:id="rId71" w:history="1">
        <w:r w:rsidR="00823CFF" w:rsidRPr="007C02E2">
          <w:rPr>
            <w:rStyle w:val="Hyperlink"/>
            <w:b w:val="0"/>
            <w:u w:val="single"/>
          </w:rPr>
          <w:t>Study Assist</w:t>
        </w:r>
      </w:hyperlink>
      <w:r w:rsidR="00823CFF" w:rsidRPr="007C02E2">
        <w:rPr>
          <w:b/>
          <w:u w:val="single"/>
        </w:rPr>
        <w:t xml:space="preserve"> </w:t>
      </w:r>
      <w:r w:rsidR="00127F6D" w:rsidRPr="006737FF">
        <w:t>for more information.</w:t>
      </w:r>
    </w:p>
    <w:p w14:paraId="0338B230" w14:textId="751A989E" w:rsidR="00127F6D" w:rsidRPr="006737FF" w:rsidRDefault="00127F6D" w:rsidP="00AF6DC3">
      <w:r w:rsidRPr="006737FF">
        <w:t xml:space="preserve">If you move overseas and have a </w:t>
      </w:r>
      <w:r w:rsidR="00823CFF" w:rsidRPr="007C02E2">
        <w:rPr>
          <w:b/>
        </w:rPr>
        <w:t>VETSL</w:t>
      </w:r>
      <w:r w:rsidR="00823CFF" w:rsidRPr="006737FF">
        <w:t xml:space="preserve"> </w:t>
      </w:r>
      <w:r w:rsidRPr="00163031">
        <w:rPr>
          <w:b/>
        </w:rPr>
        <w:t>debt</w:t>
      </w:r>
      <w:r w:rsidRPr="006737FF">
        <w:t xml:space="preserve"> you have the same repayment obligations as those living in Australia. This applies if you already live or intend to move overseas for a total of 183</w:t>
      </w:r>
      <w:r w:rsidR="00442B48">
        <w:t> </w:t>
      </w:r>
      <w:r w:rsidRPr="006737FF">
        <w:t>days or more in any 12 month period.</w:t>
      </w:r>
    </w:p>
    <w:p w14:paraId="31188938" w14:textId="2F98F0FB" w:rsidR="00127F6D" w:rsidRDefault="00127F6D" w:rsidP="00AF6DC3">
      <w:r w:rsidRPr="006737FF">
        <w:t xml:space="preserve">You will be required to notify the </w:t>
      </w:r>
      <w:r w:rsidRPr="006737FF">
        <w:rPr>
          <w:b/>
        </w:rPr>
        <w:t>ATO</w:t>
      </w:r>
      <w:r w:rsidRPr="006737FF">
        <w:t xml:space="preserve"> by u</w:t>
      </w:r>
      <w:r>
        <w:t xml:space="preserve">pdating your contact details through ATO online services </w:t>
      </w:r>
      <w:r w:rsidRPr="00BC2C00">
        <w:t>within</w:t>
      </w:r>
      <w:r>
        <w:t xml:space="preserve"> seven days of leaving Australia. Visit</w:t>
      </w:r>
      <w:r w:rsidRPr="00BC2C00">
        <w:t xml:space="preserve"> </w:t>
      </w:r>
      <w:hyperlink r:id="rId72" w:history="1">
        <w:r w:rsidR="002C1100">
          <w:rPr>
            <w:rStyle w:val="Hyperlink"/>
            <w:b w:val="0"/>
            <w:u w:val="single"/>
          </w:rPr>
          <w:t>o</w:t>
        </w:r>
        <w:r w:rsidR="00B635AD" w:rsidRPr="00F81DCC">
          <w:rPr>
            <w:rStyle w:val="Hyperlink"/>
            <w:b w:val="0"/>
            <w:u w:val="single"/>
          </w:rPr>
          <w:t>verseas obligations when repaying loans</w:t>
        </w:r>
      </w:hyperlink>
      <w:r w:rsidR="00B635AD">
        <w:t xml:space="preserve"> </w:t>
      </w:r>
      <w:r>
        <w:t xml:space="preserve">or </w:t>
      </w:r>
      <w:hyperlink r:id="rId73" w:history="1">
        <w:r w:rsidR="00B635AD" w:rsidRPr="00F81DCC">
          <w:rPr>
            <w:rStyle w:val="Hyperlink"/>
            <w:b w:val="0"/>
            <w:u w:val="single"/>
          </w:rPr>
          <w:t>Study Assist</w:t>
        </w:r>
      </w:hyperlink>
      <w:r w:rsidR="00B635AD">
        <w:t xml:space="preserve"> </w:t>
      </w:r>
      <w:r>
        <w:t>for more information.</w:t>
      </w:r>
      <w:r w:rsidR="009525FA">
        <w:t xml:space="preserve"> </w:t>
      </w:r>
    </w:p>
    <w:p w14:paraId="15550284" w14:textId="77777777" w:rsidR="00127F6D" w:rsidRPr="00433653" w:rsidRDefault="00127F6D" w:rsidP="004E73FE">
      <w:pPr>
        <w:pStyle w:val="Heading2"/>
      </w:pPr>
      <w:bookmarkStart w:id="63" w:name="_Toc29971020"/>
      <w:r w:rsidRPr="00433653">
        <w:t>6.2 How much will my repayments be?</w:t>
      </w:r>
      <w:bookmarkEnd w:id="63"/>
    </w:p>
    <w:p w14:paraId="794E2BE9" w14:textId="338D4E5F" w:rsidR="00127F6D" w:rsidRPr="006737FF" w:rsidRDefault="00127F6D" w:rsidP="00AF6DC3">
      <w:r w:rsidRPr="00646B07">
        <w:t xml:space="preserve">The amount you repay each year is calculated as a percentage of your </w:t>
      </w:r>
      <w:r w:rsidR="002C1100" w:rsidRPr="00646B07">
        <w:t>worldwide</w:t>
      </w:r>
      <w:r w:rsidRPr="00646B07">
        <w:t xml:space="preserve"> income. The </w:t>
      </w:r>
      <w:r w:rsidRPr="006737FF">
        <w:t xml:space="preserve">repayment percentage increases as your income increases, so the more you earn, the higher your repayment will be. </w:t>
      </w:r>
    </w:p>
    <w:p w14:paraId="46F77F0F" w14:textId="61ED3CFD" w:rsidR="00127F6D" w:rsidRDefault="00127F6D" w:rsidP="00AF6DC3">
      <w:r w:rsidRPr="006737FF">
        <w:t xml:space="preserve">The </w:t>
      </w:r>
      <w:r w:rsidRPr="006737FF">
        <w:rPr>
          <w:b/>
        </w:rPr>
        <w:t>ATO</w:t>
      </w:r>
      <w:r w:rsidRPr="006737FF">
        <w:t xml:space="preserve"> will </w:t>
      </w:r>
      <w:r w:rsidRPr="00646B07">
        <w:t>calculate your compulsory repayment for the year and include it on your income tax notice of assessment.</w:t>
      </w:r>
      <w:r w:rsidR="008528FE">
        <w:t xml:space="preserve"> </w:t>
      </w:r>
      <w:r w:rsidR="00B330CB">
        <w:t xml:space="preserve">You can determine the amount of your compulsory repayment </w:t>
      </w:r>
      <w:r w:rsidR="00956486">
        <w:t>by</w:t>
      </w:r>
      <w:r w:rsidR="00B330CB">
        <w:t xml:space="preserve"> using the </w:t>
      </w:r>
      <w:r w:rsidR="00956486" w:rsidRPr="003D3675">
        <w:rPr>
          <w:rStyle w:val="HyperlinktextChar"/>
        </w:rPr>
        <w:t>S</w:t>
      </w:r>
      <w:hyperlink r:id="rId74" w:history="1">
        <w:r w:rsidR="00442B48" w:rsidRPr="003D3675">
          <w:rPr>
            <w:rStyle w:val="HyperlinktextChar"/>
          </w:rPr>
          <w:t xml:space="preserve">tudy and </w:t>
        </w:r>
        <w:r w:rsidR="00956486" w:rsidRPr="003D3675">
          <w:rPr>
            <w:rStyle w:val="HyperlinktextChar"/>
          </w:rPr>
          <w:t>T</w:t>
        </w:r>
        <w:r w:rsidR="00442B48" w:rsidRPr="003D3675">
          <w:rPr>
            <w:rStyle w:val="HyperlinktextChar"/>
          </w:rPr>
          <w:t xml:space="preserve">raining </w:t>
        </w:r>
        <w:r w:rsidR="00956486" w:rsidRPr="003D3675">
          <w:rPr>
            <w:rStyle w:val="HyperlinktextChar"/>
          </w:rPr>
          <w:t>L</w:t>
        </w:r>
        <w:r w:rsidR="00442B48" w:rsidRPr="003D3675">
          <w:rPr>
            <w:rStyle w:val="HyperlinktextChar"/>
          </w:rPr>
          <w:t xml:space="preserve">oan </w:t>
        </w:r>
        <w:r w:rsidR="00956486" w:rsidRPr="003D3675">
          <w:rPr>
            <w:rStyle w:val="HyperlinktextChar"/>
          </w:rPr>
          <w:t>R</w:t>
        </w:r>
        <w:r w:rsidR="00442B48" w:rsidRPr="003D3675">
          <w:rPr>
            <w:rStyle w:val="HyperlinktextChar"/>
          </w:rPr>
          <w:t xml:space="preserve">epayment </w:t>
        </w:r>
        <w:r w:rsidR="00956486" w:rsidRPr="003D3675">
          <w:rPr>
            <w:rStyle w:val="HyperlinktextChar"/>
          </w:rPr>
          <w:t>C</w:t>
        </w:r>
        <w:r w:rsidR="00442B48" w:rsidRPr="003D3675">
          <w:rPr>
            <w:rStyle w:val="HyperlinktextChar"/>
          </w:rPr>
          <w:t>alculator</w:t>
        </w:r>
      </w:hyperlink>
      <w:r w:rsidR="00442B48">
        <w:t xml:space="preserve"> and the r</w:t>
      </w:r>
      <w:r w:rsidR="008528FE">
        <w:t xml:space="preserve">epayment rates </w:t>
      </w:r>
      <w:r w:rsidR="00B330CB">
        <w:t>on the ATO website.</w:t>
      </w:r>
    </w:p>
    <w:p w14:paraId="735A0827" w14:textId="77777777" w:rsidR="00442B48" w:rsidRDefault="00442B48" w:rsidP="000D67F6">
      <w:pPr>
        <w:pStyle w:val="Heading2"/>
        <w:rPr>
          <w:color w:val="auto"/>
          <w:sz w:val="22"/>
          <w:szCs w:val="22"/>
        </w:rPr>
      </w:pPr>
    </w:p>
    <w:p w14:paraId="3A2C6145" w14:textId="77777777" w:rsidR="00442B48" w:rsidRDefault="00442B48">
      <w:pPr>
        <w:rPr>
          <w:rFonts w:ascii="Calibri" w:eastAsiaTheme="majorEastAsia" w:hAnsi="Calibri" w:cstheme="majorBidi"/>
          <w:b/>
          <w:bCs/>
        </w:rPr>
      </w:pPr>
      <w:r>
        <w:br w:type="page"/>
      </w:r>
    </w:p>
    <w:p w14:paraId="62C32CD8" w14:textId="45EB1116" w:rsidR="000D67F6" w:rsidRPr="000D67F6" w:rsidRDefault="000D67F6" w:rsidP="00CB2B9A">
      <w:pPr>
        <w:pStyle w:val="Heading5"/>
      </w:pPr>
      <w:r>
        <w:lastRenderedPageBreak/>
        <w:t xml:space="preserve">Table </w:t>
      </w:r>
      <w:r w:rsidR="00442B48">
        <w:t>1</w:t>
      </w:r>
      <w:r>
        <w:t>: Repayment rates for the 2019-20 income year</w:t>
      </w:r>
      <w:r>
        <w:br/>
      </w:r>
    </w:p>
    <w:tbl>
      <w:tblPr>
        <w:tblStyle w:val="DEEWRTable1"/>
        <w:tblW w:w="0" w:type="auto"/>
        <w:tblInd w:w="392" w:type="dxa"/>
        <w:tblLook w:val="0420" w:firstRow="1" w:lastRow="0" w:firstColumn="0" w:lastColumn="0" w:noHBand="0" w:noVBand="1"/>
        <w:tblCaption w:val="Table 1: Repayment rates for the 2016-17 income year"/>
        <w:tblDescription w:val="the table sets out the repayment income thresholds by repayment percentage rate."/>
      </w:tblPr>
      <w:tblGrid>
        <w:gridCol w:w="3060"/>
        <w:gridCol w:w="3060"/>
      </w:tblGrid>
      <w:tr w:rsidR="000D67F6" w:rsidRPr="00AF6DC3" w14:paraId="7DF77A16" w14:textId="77777777" w:rsidTr="000D67F6">
        <w:trPr>
          <w:cnfStyle w:val="100000000000" w:firstRow="1" w:lastRow="0" w:firstColumn="0" w:lastColumn="0" w:oddVBand="0" w:evenVBand="0" w:oddHBand="0" w:evenHBand="0" w:firstRowFirstColumn="0" w:firstRowLastColumn="0" w:lastRowFirstColumn="0" w:lastRowLastColumn="0"/>
          <w:trHeight w:val="340"/>
          <w:tblHeader/>
        </w:trPr>
        <w:tc>
          <w:tcPr>
            <w:tcW w:w="3060" w:type="dxa"/>
          </w:tcPr>
          <w:p w14:paraId="749C3DD2" w14:textId="77777777" w:rsidR="000D67F6" w:rsidRPr="00AF6DC3" w:rsidRDefault="000D67F6" w:rsidP="000D67F6">
            <w:r>
              <w:t>Repayment income</w:t>
            </w:r>
            <w:r w:rsidRPr="00AF6DC3">
              <w:t xml:space="preserve"> </w:t>
            </w:r>
          </w:p>
        </w:tc>
        <w:tc>
          <w:tcPr>
            <w:tcW w:w="3060" w:type="dxa"/>
          </w:tcPr>
          <w:p w14:paraId="28FC9BF3" w14:textId="77777777" w:rsidR="000D67F6" w:rsidRPr="00AF6DC3" w:rsidRDefault="000D67F6" w:rsidP="000D67F6">
            <w:r>
              <w:t>Repayment % rate</w:t>
            </w:r>
          </w:p>
        </w:tc>
      </w:tr>
      <w:tr w:rsidR="000D67F6" w:rsidRPr="00AF6DC3" w14:paraId="131BE777" w14:textId="77777777" w:rsidTr="000D67F6">
        <w:trPr>
          <w:cantSplit w:val="0"/>
        </w:trPr>
        <w:tc>
          <w:tcPr>
            <w:tcW w:w="3060" w:type="dxa"/>
            <w:vAlign w:val="center"/>
          </w:tcPr>
          <w:p w14:paraId="1A13A2C5" w14:textId="50D5B36F" w:rsidR="000D67F6" w:rsidRPr="00E44640" w:rsidRDefault="00B06327" w:rsidP="000D67F6">
            <w:pPr>
              <w:rPr>
                <w:rFonts w:cstheme="minorHAnsi"/>
                <w:szCs w:val="20"/>
              </w:rPr>
            </w:pPr>
            <w:r>
              <w:rPr>
                <w:rFonts w:cs="Helvetica"/>
              </w:rPr>
              <w:t>Below $45,880</w:t>
            </w:r>
          </w:p>
        </w:tc>
        <w:tc>
          <w:tcPr>
            <w:tcW w:w="3060" w:type="dxa"/>
            <w:vAlign w:val="center"/>
          </w:tcPr>
          <w:p w14:paraId="7E580DF2" w14:textId="77777777" w:rsidR="000D67F6" w:rsidRPr="00E44640" w:rsidRDefault="000D67F6" w:rsidP="000D67F6">
            <w:pPr>
              <w:jc w:val="both"/>
              <w:rPr>
                <w:rFonts w:cstheme="minorHAnsi"/>
                <w:szCs w:val="20"/>
              </w:rPr>
            </w:pPr>
            <w:r>
              <w:rPr>
                <w:rFonts w:cs="Helvetica"/>
              </w:rPr>
              <w:t>Nil</w:t>
            </w:r>
          </w:p>
        </w:tc>
      </w:tr>
      <w:tr w:rsidR="000D67F6" w:rsidRPr="00AF6DC3" w14:paraId="3E98E65E" w14:textId="77777777" w:rsidTr="000D67F6">
        <w:trPr>
          <w:cantSplit w:val="0"/>
        </w:trPr>
        <w:tc>
          <w:tcPr>
            <w:tcW w:w="3060" w:type="dxa"/>
            <w:vAlign w:val="center"/>
          </w:tcPr>
          <w:p w14:paraId="308B7F19" w14:textId="073A8305" w:rsidR="000D67F6" w:rsidRPr="00E44640" w:rsidRDefault="00B06327" w:rsidP="000D67F6">
            <w:pPr>
              <w:rPr>
                <w:rFonts w:cstheme="minorHAnsi"/>
                <w:szCs w:val="20"/>
              </w:rPr>
            </w:pPr>
            <w:r>
              <w:rPr>
                <w:rFonts w:cs="Helvetica"/>
              </w:rPr>
              <w:t>$45,88</w:t>
            </w:r>
            <w:r w:rsidR="000E413C">
              <w:rPr>
                <w:rFonts w:cs="Helvetica"/>
              </w:rPr>
              <w:t>1</w:t>
            </w:r>
            <w:r>
              <w:rPr>
                <w:rFonts w:cs="Helvetica"/>
              </w:rPr>
              <w:t xml:space="preserve"> – $52,973</w:t>
            </w:r>
          </w:p>
        </w:tc>
        <w:tc>
          <w:tcPr>
            <w:tcW w:w="3060" w:type="dxa"/>
            <w:vAlign w:val="center"/>
          </w:tcPr>
          <w:p w14:paraId="7297A4C4" w14:textId="3E9DE724" w:rsidR="000D67F6" w:rsidRPr="00E44640" w:rsidRDefault="00B06327" w:rsidP="000D67F6">
            <w:pPr>
              <w:jc w:val="both"/>
              <w:rPr>
                <w:rFonts w:cstheme="minorHAnsi"/>
                <w:szCs w:val="20"/>
              </w:rPr>
            </w:pPr>
            <w:r>
              <w:rPr>
                <w:rFonts w:cs="Helvetica"/>
              </w:rPr>
              <w:t>1</w:t>
            </w:r>
            <w:r w:rsidR="000D67F6">
              <w:rPr>
                <w:rFonts w:cs="Helvetica"/>
              </w:rPr>
              <w:t>.0%</w:t>
            </w:r>
          </w:p>
        </w:tc>
      </w:tr>
      <w:tr w:rsidR="000D67F6" w:rsidRPr="00AF6DC3" w14:paraId="3C73233E" w14:textId="77777777" w:rsidTr="000D67F6">
        <w:trPr>
          <w:cantSplit w:val="0"/>
        </w:trPr>
        <w:tc>
          <w:tcPr>
            <w:tcW w:w="3060" w:type="dxa"/>
            <w:vAlign w:val="center"/>
          </w:tcPr>
          <w:p w14:paraId="0ACA8509" w14:textId="6C4CFAED" w:rsidR="000D67F6" w:rsidRPr="00E44640" w:rsidRDefault="00B06327" w:rsidP="000D67F6">
            <w:pPr>
              <w:rPr>
                <w:rFonts w:cstheme="minorHAnsi"/>
                <w:szCs w:val="20"/>
              </w:rPr>
            </w:pPr>
            <w:r>
              <w:rPr>
                <w:rFonts w:cs="Helvetica"/>
              </w:rPr>
              <w:t>$52,974 – $56,151</w:t>
            </w:r>
          </w:p>
        </w:tc>
        <w:tc>
          <w:tcPr>
            <w:tcW w:w="3060" w:type="dxa"/>
            <w:vAlign w:val="center"/>
          </w:tcPr>
          <w:p w14:paraId="165E586E" w14:textId="6B847D11" w:rsidR="000D67F6" w:rsidRPr="00E44640" w:rsidRDefault="00B06327" w:rsidP="000D67F6">
            <w:pPr>
              <w:jc w:val="both"/>
              <w:rPr>
                <w:rFonts w:cstheme="minorHAnsi"/>
                <w:szCs w:val="20"/>
              </w:rPr>
            </w:pPr>
            <w:r>
              <w:rPr>
                <w:rFonts w:cs="Helvetica"/>
              </w:rPr>
              <w:t>2</w:t>
            </w:r>
            <w:r w:rsidR="000D67F6">
              <w:rPr>
                <w:rFonts w:cs="Helvetica"/>
              </w:rPr>
              <w:t>.0%</w:t>
            </w:r>
          </w:p>
        </w:tc>
      </w:tr>
      <w:tr w:rsidR="000D67F6" w:rsidRPr="00AF6DC3" w14:paraId="03DAF570" w14:textId="77777777" w:rsidTr="000D67F6">
        <w:trPr>
          <w:cantSplit w:val="0"/>
        </w:trPr>
        <w:tc>
          <w:tcPr>
            <w:tcW w:w="3060" w:type="dxa"/>
            <w:vAlign w:val="center"/>
          </w:tcPr>
          <w:p w14:paraId="281BCC9A" w14:textId="00D95674" w:rsidR="000D67F6" w:rsidRPr="00E44640" w:rsidRDefault="00B06327" w:rsidP="000D67F6">
            <w:pPr>
              <w:rPr>
                <w:rFonts w:cstheme="minorHAnsi"/>
                <w:szCs w:val="20"/>
              </w:rPr>
            </w:pPr>
            <w:r>
              <w:rPr>
                <w:rFonts w:cs="Helvetica"/>
              </w:rPr>
              <w:t>$56,152 – $59,521</w:t>
            </w:r>
          </w:p>
        </w:tc>
        <w:tc>
          <w:tcPr>
            <w:tcW w:w="3060" w:type="dxa"/>
            <w:vAlign w:val="center"/>
          </w:tcPr>
          <w:p w14:paraId="4D8509EF" w14:textId="55316F4D" w:rsidR="000D67F6" w:rsidRPr="00E44640" w:rsidRDefault="00B06327" w:rsidP="000D67F6">
            <w:pPr>
              <w:jc w:val="both"/>
              <w:rPr>
                <w:rFonts w:cstheme="minorHAnsi"/>
                <w:szCs w:val="20"/>
              </w:rPr>
            </w:pPr>
            <w:r>
              <w:rPr>
                <w:rFonts w:cs="Helvetica"/>
              </w:rPr>
              <w:t>2</w:t>
            </w:r>
            <w:r w:rsidR="000D67F6">
              <w:rPr>
                <w:rFonts w:cs="Helvetica"/>
              </w:rPr>
              <w:t>.5%</w:t>
            </w:r>
          </w:p>
        </w:tc>
      </w:tr>
      <w:tr w:rsidR="000D67F6" w:rsidRPr="00AF6DC3" w14:paraId="73C2D988" w14:textId="77777777" w:rsidTr="000D67F6">
        <w:trPr>
          <w:cantSplit w:val="0"/>
        </w:trPr>
        <w:tc>
          <w:tcPr>
            <w:tcW w:w="3060" w:type="dxa"/>
            <w:vAlign w:val="center"/>
          </w:tcPr>
          <w:p w14:paraId="0206747A" w14:textId="74F71CA5" w:rsidR="000D67F6" w:rsidRPr="00E44640" w:rsidRDefault="00B06327" w:rsidP="000D67F6">
            <w:pPr>
              <w:rPr>
                <w:rFonts w:cstheme="minorHAnsi"/>
                <w:szCs w:val="20"/>
              </w:rPr>
            </w:pPr>
            <w:r>
              <w:rPr>
                <w:rFonts w:cs="Helvetica"/>
              </w:rPr>
              <w:t>$59,522 – $63,092</w:t>
            </w:r>
          </w:p>
        </w:tc>
        <w:tc>
          <w:tcPr>
            <w:tcW w:w="3060" w:type="dxa"/>
            <w:vAlign w:val="center"/>
          </w:tcPr>
          <w:p w14:paraId="4CAF14EE" w14:textId="478D1E47" w:rsidR="000D67F6" w:rsidRPr="00E44640" w:rsidRDefault="00B06327" w:rsidP="000D67F6">
            <w:pPr>
              <w:jc w:val="both"/>
              <w:rPr>
                <w:rFonts w:cstheme="minorHAnsi"/>
                <w:szCs w:val="20"/>
              </w:rPr>
            </w:pPr>
            <w:r>
              <w:rPr>
                <w:rFonts w:cs="Helvetica"/>
              </w:rPr>
              <w:t>3</w:t>
            </w:r>
            <w:r w:rsidR="000D67F6">
              <w:rPr>
                <w:rFonts w:cs="Helvetica"/>
              </w:rPr>
              <w:t>.0%</w:t>
            </w:r>
          </w:p>
        </w:tc>
      </w:tr>
      <w:tr w:rsidR="000D67F6" w:rsidRPr="00AF6DC3" w14:paraId="2DF2380C" w14:textId="77777777" w:rsidTr="000D67F6">
        <w:trPr>
          <w:cantSplit w:val="0"/>
        </w:trPr>
        <w:tc>
          <w:tcPr>
            <w:tcW w:w="3060" w:type="dxa"/>
            <w:vAlign w:val="center"/>
          </w:tcPr>
          <w:p w14:paraId="15203CE8" w14:textId="4986836D" w:rsidR="000D67F6" w:rsidRPr="00E44640" w:rsidRDefault="00B06327" w:rsidP="000D67F6">
            <w:pPr>
              <w:rPr>
                <w:rFonts w:cstheme="minorHAnsi"/>
                <w:szCs w:val="20"/>
              </w:rPr>
            </w:pPr>
            <w:r>
              <w:rPr>
                <w:rFonts w:cs="Helvetica"/>
              </w:rPr>
              <w:t>$63,093 – $66,877</w:t>
            </w:r>
          </w:p>
        </w:tc>
        <w:tc>
          <w:tcPr>
            <w:tcW w:w="3060" w:type="dxa"/>
            <w:vAlign w:val="center"/>
          </w:tcPr>
          <w:p w14:paraId="10CD458F" w14:textId="13532C50" w:rsidR="000D67F6" w:rsidRPr="00E44640" w:rsidRDefault="00B06327" w:rsidP="000D67F6">
            <w:pPr>
              <w:jc w:val="both"/>
              <w:rPr>
                <w:rFonts w:cstheme="minorHAnsi"/>
                <w:szCs w:val="20"/>
              </w:rPr>
            </w:pPr>
            <w:r>
              <w:rPr>
                <w:rFonts w:cs="Helvetica"/>
              </w:rPr>
              <w:t>3.5</w:t>
            </w:r>
            <w:r w:rsidR="000D67F6">
              <w:rPr>
                <w:rFonts w:cs="Helvetica"/>
              </w:rPr>
              <w:t>%</w:t>
            </w:r>
          </w:p>
        </w:tc>
      </w:tr>
      <w:tr w:rsidR="000D67F6" w:rsidRPr="00AF6DC3" w14:paraId="167FDEF0" w14:textId="77777777" w:rsidTr="000D67F6">
        <w:trPr>
          <w:cantSplit w:val="0"/>
        </w:trPr>
        <w:tc>
          <w:tcPr>
            <w:tcW w:w="3060" w:type="dxa"/>
            <w:vAlign w:val="center"/>
          </w:tcPr>
          <w:p w14:paraId="405CE792" w14:textId="10CC9BC5" w:rsidR="000D67F6" w:rsidRPr="00E44640" w:rsidRDefault="00B06327" w:rsidP="000D67F6">
            <w:pPr>
              <w:rPr>
                <w:rFonts w:cstheme="minorHAnsi"/>
                <w:szCs w:val="20"/>
              </w:rPr>
            </w:pPr>
            <w:r>
              <w:rPr>
                <w:rFonts w:cs="Helvetica"/>
              </w:rPr>
              <w:t>$66,878 – $70,890</w:t>
            </w:r>
          </w:p>
        </w:tc>
        <w:tc>
          <w:tcPr>
            <w:tcW w:w="3060" w:type="dxa"/>
            <w:vAlign w:val="center"/>
          </w:tcPr>
          <w:p w14:paraId="472CA341" w14:textId="7A6F1030" w:rsidR="000D67F6" w:rsidRPr="00E44640" w:rsidRDefault="00B06327" w:rsidP="000D67F6">
            <w:pPr>
              <w:jc w:val="both"/>
              <w:rPr>
                <w:rFonts w:cstheme="minorHAnsi"/>
                <w:szCs w:val="20"/>
              </w:rPr>
            </w:pPr>
            <w:r>
              <w:rPr>
                <w:rFonts w:cs="Helvetica"/>
              </w:rPr>
              <w:t>4</w:t>
            </w:r>
            <w:r w:rsidR="000D67F6">
              <w:rPr>
                <w:rFonts w:cs="Helvetica"/>
              </w:rPr>
              <w:t>.0%</w:t>
            </w:r>
          </w:p>
        </w:tc>
      </w:tr>
      <w:tr w:rsidR="000D67F6" w:rsidRPr="00AF6DC3" w14:paraId="0F27D07A" w14:textId="77777777" w:rsidTr="000D67F6">
        <w:trPr>
          <w:cantSplit w:val="0"/>
        </w:trPr>
        <w:tc>
          <w:tcPr>
            <w:tcW w:w="3060" w:type="dxa"/>
            <w:vAlign w:val="center"/>
          </w:tcPr>
          <w:p w14:paraId="42986D5C" w14:textId="367AB0AB" w:rsidR="000D67F6" w:rsidRPr="00E44640" w:rsidRDefault="00B06327" w:rsidP="000D67F6">
            <w:pPr>
              <w:rPr>
                <w:rFonts w:cstheme="minorHAnsi"/>
                <w:szCs w:val="20"/>
              </w:rPr>
            </w:pPr>
            <w:r>
              <w:rPr>
                <w:rFonts w:cs="Helvetica"/>
              </w:rPr>
              <w:t>$70,891 – $75,144</w:t>
            </w:r>
          </w:p>
        </w:tc>
        <w:tc>
          <w:tcPr>
            <w:tcW w:w="3060" w:type="dxa"/>
            <w:vAlign w:val="center"/>
          </w:tcPr>
          <w:p w14:paraId="6CA849E5" w14:textId="5D0D5A2E" w:rsidR="000D67F6" w:rsidRPr="00E44640" w:rsidRDefault="00B06327" w:rsidP="000D67F6">
            <w:pPr>
              <w:jc w:val="both"/>
              <w:rPr>
                <w:rFonts w:cstheme="minorHAnsi"/>
                <w:szCs w:val="20"/>
              </w:rPr>
            </w:pPr>
            <w:r>
              <w:rPr>
                <w:rFonts w:cs="Helvetica"/>
              </w:rPr>
              <w:t>4</w:t>
            </w:r>
            <w:r w:rsidR="000D67F6">
              <w:rPr>
                <w:rFonts w:cs="Helvetica"/>
              </w:rPr>
              <w:t>.5%</w:t>
            </w:r>
          </w:p>
        </w:tc>
      </w:tr>
      <w:tr w:rsidR="000D67F6" w:rsidRPr="00AF6DC3" w14:paraId="2E25938E" w14:textId="77777777" w:rsidTr="000D67F6">
        <w:trPr>
          <w:cantSplit w:val="0"/>
        </w:trPr>
        <w:tc>
          <w:tcPr>
            <w:tcW w:w="3060" w:type="dxa"/>
            <w:vAlign w:val="center"/>
          </w:tcPr>
          <w:p w14:paraId="05759C95" w14:textId="7460F8DE" w:rsidR="000D67F6" w:rsidRPr="00E44640" w:rsidRDefault="00B06327" w:rsidP="000D67F6">
            <w:pPr>
              <w:rPr>
                <w:rFonts w:cstheme="minorHAnsi"/>
                <w:szCs w:val="20"/>
              </w:rPr>
            </w:pPr>
            <w:r>
              <w:rPr>
                <w:rFonts w:cs="Helvetica"/>
              </w:rPr>
              <w:t>$75,145 – $79,652</w:t>
            </w:r>
          </w:p>
        </w:tc>
        <w:tc>
          <w:tcPr>
            <w:tcW w:w="3060" w:type="dxa"/>
            <w:vAlign w:val="center"/>
          </w:tcPr>
          <w:p w14:paraId="0C04C5D1" w14:textId="75EF925E" w:rsidR="000D67F6" w:rsidRPr="00E44640" w:rsidRDefault="00B06327" w:rsidP="000D67F6">
            <w:pPr>
              <w:jc w:val="both"/>
              <w:rPr>
                <w:rFonts w:cstheme="minorHAnsi"/>
                <w:szCs w:val="20"/>
              </w:rPr>
            </w:pPr>
            <w:r>
              <w:rPr>
                <w:rFonts w:cs="Helvetica"/>
              </w:rPr>
              <w:t>5.0</w:t>
            </w:r>
            <w:r w:rsidR="000D67F6">
              <w:rPr>
                <w:rFonts w:cs="Helvetica"/>
              </w:rPr>
              <w:t>%</w:t>
            </w:r>
          </w:p>
        </w:tc>
      </w:tr>
      <w:tr w:rsidR="000D67F6" w:rsidRPr="00AF6DC3" w14:paraId="67FABBFB" w14:textId="77777777" w:rsidTr="000D67F6">
        <w:trPr>
          <w:cantSplit w:val="0"/>
        </w:trPr>
        <w:tc>
          <w:tcPr>
            <w:tcW w:w="3060" w:type="dxa"/>
            <w:vAlign w:val="center"/>
          </w:tcPr>
          <w:p w14:paraId="729A8400" w14:textId="39B3FF30" w:rsidR="000D67F6" w:rsidRPr="00E44640" w:rsidDel="008528FE" w:rsidRDefault="00B06327" w:rsidP="000D67F6">
            <w:pPr>
              <w:rPr>
                <w:rFonts w:cstheme="minorHAnsi"/>
                <w:color w:val="666666"/>
                <w:szCs w:val="20"/>
              </w:rPr>
            </w:pPr>
            <w:r>
              <w:rPr>
                <w:rFonts w:cs="Helvetica"/>
              </w:rPr>
              <w:t>$79,653 – $84,432</w:t>
            </w:r>
          </w:p>
        </w:tc>
        <w:tc>
          <w:tcPr>
            <w:tcW w:w="3060" w:type="dxa"/>
            <w:vAlign w:val="center"/>
          </w:tcPr>
          <w:p w14:paraId="2CC6F6E7" w14:textId="5B326DD4" w:rsidR="000D67F6" w:rsidRPr="00E44640" w:rsidDel="008528FE" w:rsidRDefault="00B06327" w:rsidP="000D67F6">
            <w:pPr>
              <w:jc w:val="both"/>
              <w:rPr>
                <w:rFonts w:cstheme="minorHAnsi"/>
                <w:szCs w:val="20"/>
              </w:rPr>
            </w:pPr>
            <w:r>
              <w:rPr>
                <w:rFonts w:cs="Helvetica"/>
              </w:rPr>
              <w:t>5</w:t>
            </w:r>
            <w:r w:rsidR="000D67F6">
              <w:rPr>
                <w:rFonts w:cs="Helvetica"/>
              </w:rPr>
              <w:t>.5%</w:t>
            </w:r>
          </w:p>
        </w:tc>
      </w:tr>
      <w:tr w:rsidR="000D67F6" w:rsidRPr="00AF6DC3" w14:paraId="2D6D32A4" w14:textId="77777777" w:rsidTr="000D67F6">
        <w:trPr>
          <w:cantSplit w:val="0"/>
        </w:trPr>
        <w:tc>
          <w:tcPr>
            <w:tcW w:w="3060" w:type="dxa"/>
            <w:vAlign w:val="center"/>
          </w:tcPr>
          <w:p w14:paraId="190A71A4" w14:textId="13A3B5E5" w:rsidR="000D67F6" w:rsidRPr="00E44640" w:rsidDel="008528FE" w:rsidRDefault="00B06327" w:rsidP="000D67F6">
            <w:pPr>
              <w:rPr>
                <w:rFonts w:cstheme="minorHAnsi"/>
                <w:color w:val="666666"/>
                <w:szCs w:val="20"/>
              </w:rPr>
            </w:pPr>
            <w:r>
              <w:rPr>
                <w:rFonts w:cs="Helvetica"/>
              </w:rPr>
              <w:t>$84,433 – $89,498</w:t>
            </w:r>
          </w:p>
        </w:tc>
        <w:tc>
          <w:tcPr>
            <w:tcW w:w="3060" w:type="dxa"/>
            <w:vAlign w:val="center"/>
          </w:tcPr>
          <w:p w14:paraId="40B651CE" w14:textId="77777777" w:rsidR="000D67F6" w:rsidRPr="00E44640" w:rsidDel="008528FE" w:rsidRDefault="00B06327" w:rsidP="000D67F6">
            <w:pPr>
              <w:jc w:val="both"/>
              <w:rPr>
                <w:rFonts w:cstheme="minorHAnsi"/>
                <w:szCs w:val="20"/>
              </w:rPr>
            </w:pPr>
            <w:r>
              <w:rPr>
                <w:rFonts w:cs="Helvetica"/>
              </w:rPr>
              <w:t>6</w:t>
            </w:r>
            <w:r w:rsidR="000D67F6">
              <w:rPr>
                <w:rFonts w:cs="Helvetica"/>
              </w:rPr>
              <w:t>.0%</w:t>
            </w:r>
          </w:p>
        </w:tc>
      </w:tr>
      <w:tr w:rsidR="00B06327" w:rsidRPr="00AF6DC3" w14:paraId="609FDD60" w14:textId="77777777" w:rsidTr="000D67F6">
        <w:trPr>
          <w:cantSplit w:val="0"/>
        </w:trPr>
        <w:tc>
          <w:tcPr>
            <w:tcW w:w="3060" w:type="dxa"/>
            <w:vAlign w:val="center"/>
          </w:tcPr>
          <w:p w14:paraId="5B4E83A2" w14:textId="15C499EF" w:rsidR="00B06327" w:rsidRDefault="00B06327" w:rsidP="000D67F6">
            <w:pPr>
              <w:rPr>
                <w:rFonts w:cs="Helvetica"/>
              </w:rPr>
            </w:pPr>
            <w:r>
              <w:rPr>
                <w:rFonts w:cs="Helvetica"/>
              </w:rPr>
              <w:t>$89,499 – $94,868</w:t>
            </w:r>
          </w:p>
        </w:tc>
        <w:tc>
          <w:tcPr>
            <w:tcW w:w="3060" w:type="dxa"/>
            <w:vAlign w:val="center"/>
          </w:tcPr>
          <w:p w14:paraId="6E1CC433" w14:textId="0A24E557" w:rsidR="00B06327" w:rsidRDefault="00B06327" w:rsidP="000D67F6">
            <w:pPr>
              <w:jc w:val="both"/>
              <w:rPr>
                <w:rFonts w:cs="Helvetica"/>
              </w:rPr>
            </w:pPr>
            <w:r>
              <w:rPr>
                <w:rFonts w:cs="Helvetica"/>
              </w:rPr>
              <w:t>6.5%</w:t>
            </w:r>
          </w:p>
        </w:tc>
      </w:tr>
      <w:tr w:rsidR="00B06327" w:rsidRPr="00AF6DC3" w14:paraId="792FEEE7" w14:textId="77777777" w:rsidTr="000D67F6">
        <w:trPr>
          <w:cantSplit w:val="0"/>
        </w:trPr>
        <w:tc>
          <w:tcPr>
            <w:tcW w:w="3060" w:type="dxa"/>
            <w:vAlign w:val="center"/>
          </w:tcPr>
          <w:p w14:paraId="3AC3E370" w14:textId="72373332" w:rsidR="00B06327" w:rsidRDefault="00B06327" w:rsidP="000D67F6">
            <w:pPr>
              <w:rPr>
                <w:rFonts w:cs="Helvetica"/>
              </w:rPr>
            </w:pPr>
            <w:r>
              <w:rPr>
                <w:rFonts w:cs="Helvetica"/>
              </w:rPr>
              <w:t>$94,869 – $100,560</w:t>
            </w:r>
          </w:p>
        </w:tc>
        <w:tc>
          <w:tcPr>
            <w:tcW w:w="3060" w:type="dxa"/>
            <w:vAlign w:val="center"/>
          </w:tcPr>
          <w:p w14:paraId="07F911E3" w14:textId="77B3BA4F" w:rsidR="00B06327" w:rsidRDefault="00B06327" w:rsidP="000D67F6">
            <w:pPr>
              <w:jc w:val="both"/>
              <w:rPr>
                <w:rFonts w:cs="Helvetica"/>
              </w:rPr>
            </w:pPr>
            <w:r>
              <w:rPr>
                <w:rFonts w:cs="Helvetica"/>
              </w:rPr>
              <w:t>7.0%</w:t>
            </w:r>
          </w:p>
        </w:tc>
      </w:tr>
      <w:tr w:rsidR="00B06327" w:rsidRPr="00AF6DC3" w14:paraId="5634D5D3" w14:textId="77777777" w:rsidTr="000D67F6">
        <w:trPr>
          <w:cantSplit w:val="0"/>
        </w:trPr>
        <w:tc>
          <w:tcPr>
            <w:tcW w:w="3060" w:type="dxa"/>
            <w:vAlign w:val="center"/>
          </w:tcPr>
          <w:p w14:paraId="47D2D187" w14:textId="0B22F294" w:rsidR="00B06327" w:rsidRDefault="00B06327" w:rsidP="000D67F6">
            <w:pPr>
              <w:rPr>
                <w:rFonts w:cs="Helvetica"/>
              </w:rPr>
            </w:pPr>
            <w:r>
              <w:rPr>
                <w:rFonts w:cs="Helvetica"/>
              </w:rPr>
              <w:t>$100,561 – $106,593</w:t>
            </w:r>
          </w:p>
        </w:tc>
        <w:tc>
          <w:tcPr>
            <w:tcW w:w="3060" w:type="dxa"/>
            <w:vAlign w:val="center"/>
          </w:tcPr>
          <w:p w14:paraId="7DBCFCA2" w14:textId="0EF5E0CD" w:rsidR="00B06327" w:rsidRDefault="00B06327" w:rsidP="000D67F6">
            <w:pPr>
              <w:jc w:val="both"/>
              <w:rPr>
                <w:rFonts w:cs="Helvetica"/>
              </w:rPr>
            </w:pPr>
            <w:r>
              <w:rPr>
                <w:rFonts w:cs="Helvetica"/>
              </w:rPr>
              <w:t>7.5%</w:t>
            </w:r>
          </w:p>
        </w:tc>
      </w:tr>
      <w:tr w:rsidR="00B06327" w:rsidRPr="00AF6DC3" w14:paraId="60A9E260" w14:textId="77777777" w:rsidTr="000D67F6">
        <w:trPr>
          <w:cantSplit w:val="0"/>
        </w:trPr>
        <w:tc>
          <w:tcPr>
            <w:tcW w:w="3060" w:type="dxa"/>
            <w:vAlign w:val="center"/>
          </w:tcPr>
          <w:p w14:paraId="43FBECF9" w14:textId="1ACD58DF" w:rsidR="00B06327" w:rsidRDefault="00B06327" w:rsidP="000D67F6">
            <w:pPr>
              <w:rPr>
                <w:rFonts w:cs="Helvetica"/>
              </w:rPr>
            </w:pPr>
            <w:r>
              <w:rPr>
                <w:rFonts w:cs="Helvetica"/>
              </w:rPr>
              <w:t>$106,594 – $112,989</w:t>
            </w:r>
          </w:p>
        </w:tc>
        <w:tc>
          <w:tcPr>
            <w:tcW w:w="3060" w:type="dxa"/>
            <w:vAlign w:val="center"/>
          </w:tcPr>
          <w:p w14:paraId="32BEE6D2" w14:textId="67D9AAE9" w:rsidR="00B06327" w:rsidRDefault="0071304C" w:rsidP="000D67F6">
            <w:pPr>
              <w:jc w:val="both"/>
              <w:rPr>
                <w:rFonts w:cs="Helvetica"/>
              </w:rPr>
            </w:pPr>
            <w:r>
              <w:rPr>
                <w:rFonts w:cs="Helvetica"/>
              </w:rPr>
              <w:t>8.0%</w:t>
            </w:r>
          </w:p>
        </w:tc>
      </w:tr>
      <w:tr w:rsidR="0071304C" w:rsidRPr="00AF6DC3" w14:paraId="76C5EF54" w14:textId="77777777" w:rsidTr="000D67F6">
        <w:trPr>
          <w:cantSplit w:val="0"/>
        </w:trPr>
        <w:tc>
          <w:tcPr>
            <w:tcW w:w="3060" w:type="dxa"/>
            <w:vAlign w:val="center"/>
          </w:tcPr>
          <w:p w14:paraId="17AF43FC" w14:textId="1D225F9B" w:rsidR="0071304C" w:rsidRDefault="0071304C" w:rsidP="000D67F6">
            <w:pPr>
              <w:rPr>
                <w:rFonts w:cs="Helvetica"/>
              </w:rPr>
            </w:pPr>
            <w:r>
              <w:rPr>
                <w:rFonts w:cs="Helvetica"/>
              </w:rPr>
              <w:t>$112,990 – $119,769</w:t>
            </w:r>
          </w:p>
        </w:tc>
        <w:tc>
          <w:tcPr>
            <w:tcW w:w="3060" w:type="dxa"/>
            <w:vAlign w:val="center"/>
          </w:tcPr>
          <w:p w14:paraId="39CFDFB5" w14:textId="3DA5FB50" w:rsidR="0071304C" w:rsidRDefault="0071304C" w:rsidP="000D67F6">
            <w:pPr>
              <w:jc w:val="both"/>
              <w:rPr>
                <w:rFonts w:cs="Helvetica"/>
              </w:rPr>
            </w:pPr>
            <w:r>
              <w:rPr>
                <w:rFonts w:cs="Helvetica"/>
              </w:rPr>
              <w:t>8.5%</w:t>
            </w:r>
          </w:p>
        </w:tc>
      </w:tr>
      <w:tr w:rsidR="0071304C" w:rsidRPr="00AF6DC3" w14:paraId="6102EF94" w14:textId="77777777" w:rsidTr="000D67F6">
        <w:trPr>
          <w:cantSplit w:val="0"/>
        </w:trPr>
        <w:tc>
          <w:tcPr>
            <w:tcW w:w="3060" w:type="dxa"/>
            <w:vAlign w:val="center"/>
          </w:tcPr>
          <w:p w14:paraId="07EA1F27" w14:textId="41402BEC" w:rsidR="0071304C" w:rsidRDefault="0071304C" w:rsidP="000D67F6">
            <w:pPr>
              <w:rPr>
                <w:rFonts w:cs="Helvetica"/>
              </w:rPr>
            </w:pPr>
            <w:r>
              <w:rPr>
                <w:rFonts w:cs="Helvetica"/>
              </w:rPr>
              <w:t>$119,770 – $126,955</w:t>
            </w:r>
          </w:p>
        </w:tc>
        <w:tc>
          <w:tcPr>
            <w:tcW w:w="3060" w:type="dxa"/>
            <w:vAlign w:val="center"/>
          </w:tcPr>
          <w:p w14:paraId="3BB9C68D" w14:textId="61F0263E" w:rsidR="0071304C" w:rsidRDefault="0071304C" w:rsidP="000D67F6">
            <w:pPr>
              <w:jc w:val="both"/>
              <w:rPr>
                <w:rFonts w:cs="Helvetica"/>
              </w:rPr>
            </w:pPr>
            <w:r>
              <w:rPr>
                <w:rFonts w:cs="Helvetica"/>
              </w:rPr>
              <w:t>9.0%</w:t>
            </w:r>
          </w:p>
        </w:tc>
      </w:tr>
      <w:tr w:rsidR="0071304C" w:rsidRPr="00AF6DC3" w14:paraId="6F5CFE7F" w14:textId="77777777" w:rsidTr="000D67F6">
        <w:trPr>
          <w:cantSplit w:val="0"/>
        </w:trPr>
        <w:tc>
          <w:tcPr>
            <w:tcW w:w="3060" w:type="dxa"/>
            <w:vAlign w:val="center"/>
          </w:tcPr>
          <w:p w14:paraId="43FD6487" w14:textId="433594C5" w:rsidR="0071304C" w:rsidRDefault="0071304C" w:rsidP="000D67F6">
            <w:pPr>
              <w:rPr>
                <w:rFonts w:cs="Helvetica"/>
              </w:rPr>
            </w:pPr>
            <w:r>
              <w:rPr>
                <w:rFonts w:cs="Helvetica"/>
              </w:rPr>
              <w:t>$126,956 – $134,572</w:t>
            </w:r>
          </w:p>
        </w:tc>
        <w:tc>
          <w:tcPr>
            <w:tcW w:w="3060" w:type="dxa"/>
            <w:vAlign w:val="center"/>
          </w:tcPr>
          <w:p w14:paraId="6B0664FC" w14:textId="77EB0E06" w:rsidR="0071304C" w:rsidRDefault="0071304C" w:rsidP="000D67F6">
            <w:pPr>
              <w:jc w:val="both"/>
              <w:rPr>
                <w:rFonts w:cs="Helvetica"/>
              </w:rPr>
            </w:pPr>
            <w:r>
              <w:rPr>
                <w:rFonts w:cs="Helvetica"/>
              </w:rPr>
              <w:t>9.5%</w:t>
            </w:r>
          </w:p>
        </w:tc>
      </w:tr>
      <w:tr w:rsidR="0071304C" w:rsidRPr="00AF6DC3" w14:paraId="6A9D773C" w14:textId="77777777" w:rsidTr="000D67F6">
        <w:trPr>
          <w:cantSplit w:val="0"/>
        </w:trPr>
        <w:tc>
          <w:tcPr>
            <w:tcW w:w="3060" w:type="dxa"/>
            <w:vAlign w:val="center"/>
          </w:tcPr>
          <w:p w14:paraId="6C4D3542" w14:textId="4DEE8527" w:rsidR="0071304C" w:rsidRDefault="0071304C" w:rsidP="000D67F6">
            <w:pPr>
              <w:rPr>
                <w:rFonts w:cs="Helvetica"/>
              </w:rPr>
            </w:pPr>
            <w:r>
              <w:rPr>
                <w:rFonts w:cs="Helvetica"/>
              </w:rPr>
              <w:t>$134,573 and above</w:t>
            </w:r>
          </w:p>
        </w:tc>
        <w:tc>
          <w:tcPr>
            <w:tcW w:w="3060" w:type="dxa"/>
            <w:vAlign w:val="center"/>
          </w:tcPr>
          <w:p w14:paraId="69011C09" w14:textId="732A7071" w:rsidR="0071304C" w:rsidRDefault="0071304C" w:rsidP="000D67F6">
            <w:pPr>
              <w:jc w:val="both"/>
              <w:rPr>
                <w:rFonts w:cs="Helvetica"/>
              </w:rPr>
            </w:pPr>
            <w:r>
              <w:rPr>
                <w:rFonts w:cs="Helvetica"/>
              </w:rPr>
              <w:t>10.0%</w:t>
            </w:r>
          </w:p>
        </w:tc>
      </w:tr>
    </w:tbl>
    <w:p w14:paraId="00D6B94C" w14:textId="205968A9" w:rsidR="00127F6D" w:rsidRPr="00433653" w:rsidRDefault="00127F6D" w:rsidP="004E73FE">
      <w:pPr>
        <w:pStyle w:val="Heading2"/>
      </w:pPr>
      <w:bookmarkStart w:id="64" w:name="_Toc29971021"/>
      <w:r w:rsidRPr="00433653">
        <w:t>6.3 Can I make a voluntary repayment?</w:t>
      </w:r>
      <w:bookmarkEnd w:id="64"/>
      <w:r w:rsidRPr="00433653">
        <w:t xml:space="preserve"> </w:t>
      </w:r>
    </w:p>
    <w:p w14:paraId="488F3B60" w14:textId="77777777" w:rsidR="00127F6D" w:rsidRPr="005D5006" w:rsidRDefault="00127F6D" w:rsidP="00AF6DC3">
      <w:r w:rsidRPr="005D5006">
        <w:t xml:space="preserve">Yes. You can make a voluntary repayment to </w:t>
      </w:r>
      <w:r w:rsidRPr="00173674">
        <w:t xml:space="preserve">the </w:t>
      </w:r>
      <w:r w:rsidRPr="00A403DD">
        <w:rPr>
          <w:b/>
        </w:rPr>
        <w:t>ATO</w:t>
      </w:r>
      <w:r w:rsidRPr="00A403DD">
        <w:t xml:space="preserve"> </w:t>
      </w:r>
      <w:r w:rsidRPr="00173674">
        <w:t>at</w:t>
      </w:r>
      <w:r w:rsidRPr="005D5006">
        <w:t xml:space="preserve"> any time and for any amount. Voluntary repayments are in addition to the compulsory repayments made through your tax return. </w:t>
      </w:r>
    </w:p>
    <w:p w14:paraId="39E5B681" w14:textId="77777777" w:rsidR="00127F6D" w:rsidRPr="005D5006" w:rsidRDefault="00127F6D" w:rsidP="00AF6DC3">
      <w:r w:rsidRPr="005D5006">
        <w:t xml:space="preserve">There are several ways you can make a voluntary repayment, including via BPAY and credit card. Voluntary repayments can be made through ATO online services accessible via myGov.  </w:t>
      </w:r>
    </w:p>
    <w:p w14:paraId="3C9755FE" w14:textId="3F63E734" w:rsidR="00127F6D" w:rsidRPr="005D5006" w:rsidRDefault="00127F6D" w:rsidP="00AF6DC3">
      <w:r w:rsidRPr="005D5006">
        <w:t>For more information on making a payment, go to</w:t>
      </w:r>
      <w:r w:rsidR="006A6757">
        <w:t xml:space="preserve"> the ATO’s </w:t>
      </w:r>
      <w:hyperlink r:id="rId75" w:history="1">
        <w:r w:rsidR="00B635AD" w:rsidRPr="006A6757">
          <w:rPr>
            <w:rStyle w:val="Hyperlink"/>
            <w:b w:val="0"/>
            <w:u w:val="single"/>
          </w:rPr>
          <w:t>How to pay</w:t>
        </w:r>
      </w:hyperlink>
      <w:r w:rsidR="006A6757">
        <w:t xml:space="preserve"> webpage</w:t>
      </w:r>
      <w:r>
        <w:t>.</w:t>
      </w:r>
      <w:r w:rsidRPr="005D5006">
        <w:t xml:space="preserve"> </w:t>
      </w:r>
      <w:r>
        <w:t>For more</w:t>
      </w:r>
      <w:r w:rsidRPr="005D5006">
        <w:t xml:space="preserve"> information on voluntary repayments, go to </w:t>
      </w:r>
      <w:r w:rsidR="006A6757">
        <w:t xml:space="preserve">the ATO’s </w:t>
      </w:r>
      <w:hyperlink r:id="rId76" w:history="1">
        <w:r w:rsidR="00B635AD" w:rsidRPr="006A6757">
          <w:rPr>
            <w:rStyle w:val="Hyperlink"/>
            <w:b w:val="0"/>
            <w:u w:val="single"/>
          </w:rPr>
          <w:t>Voluntary repayments</w:t>
        </w:r>
      </w:hyperlink>
      <w:r w:rsidR="006A6757">
        <w:t xml:space="preserve"> webpage.</w:t>
      </w:r>
    </w:p>
    <w:p w14:paraId="14CAD707" w14:textId="77777777" w:rsidR="00127F6D" w:rsidRPr="00433653" w:rsidRDefault="00127F6D" w:rsidP="004E73FE">
      <w:pPr>
        <w:pStyle w:val="Heading2"/>
      </w:pPr>
      <w:bookmarkStart w:id="65" w:name="_Toc29971022"/>
      <w:r w:rsidRPr="00433653">
        <w:t>6.4 Are repayments tax deductible?</w:t>
      </w:r>
      <w:bookmarkEnd w:id="65"/>
      <w:r w:rsidRPr="00433653">
        <w:t xml:space="preserve"> </w:t>
      </w:r>
    </w:p>
    <w:p w14:paraId="44A7F4A5" w14:textId="6296B21F" w:rsidR="00127F6D" w:rsidRPr="00B15495" w:rsidRDefault="00127F6D" w:rsidP="00802A11">
      <w:r w:rsidRPr="00646B07">
        <w:t>Compulsory repayments are not tax deductible. Voluntary repayments made by you or someone other than your employer are not tax deductible. Your employer may be able to claim a tax deduction for voluntary repayments it makes on your behalf, but it may also be liable for fringe benefits tax on the repayments. For more information,</w:t>
      </w:r>
      <w:r w:rsidRPr="001824C6">
        <w:t xml:space="preserve"> visit </w:t>
      </w:r>
      <w:hyperlink r:id="rId77" w:history="1">
        <w:r w:rsidR="00B635AD" w:rsidRPr="006A6757">
          <w:rPr>
            <w:rStyle w:val="Hyperlink"/>
            <w:b w:val="0"/>
            <w:u w:val="single"/>
          </w:rPr>
          <w:t>Australian Taxation Office</w:t>
        </w:r>
      </w:hyperlink>
      <w:r w:rsidR="00B635AD">
        <w:t xml:space="preserve">. </w:t>
      </w:r>
    </w:p>
    <w:p w14:paraId="7A613441" w14:textId="77777777" w:rsidR="002F55AE" w:rsidRDefault="002F55AE">
      <w:pPr>
        <w:rPr>
          <w:rFonts w:ascii="Calibri" w:eastAsiaTheme="minorHAnsi" w:hAnsi="Calibri" w:cstheme="majorBidi"/>
          <w:b/>
          <w:bCs/>
          <w:caps/>
          <w:color w:val="292065"/>
          <w:sz w:val="36"/>
          <w:szCs w:val="28"/>
        </w:rPr>
      </w:pPr>
      <w:r>
        <w:rPr>
          <w:rFonts w:eastAsiaTheme="minorHAnsi"/>
        </w:rPr>
        <w:br w:type="page"/>
      </w:r>
    </w:p>
    <w:p w14:paraId="7E1EAB67" w14:textId="77777777" w:rsidR="00127F6D" w:rsidRPr="00CA796A" w:rsidRDefault="00127F6D" w:rsidP="00127F6D">
      <w:pPr>
        <w:pStyle w:val="Heading1"/>
        <w:rPr>
          <w:rFonts w:eastAsiaTheme="minorHAnsi"/>
        </w:rPr>
      </w:pPr>
      <w:bookmarkStart w:id="66" w:name="_Toc29971023"/>
      <w:r w:rsidRPr="00CA796A">
        <w:rPr>
          <w:rFonts w:eastAsiaTheme="minorHAnsi"/>
        </w:rPr>
        <w:lastRenderedPageBreak/>
        <w:t>CONTACTS AND ADDITIONAL INFORMATION</w:t>
      </w:r>
      <w:bookmarkEnd w:id="66"/>
    </w:p>
    <w:p w14:paraId="79A2901E" w14:textId="77777777" w:rsidR="00127F6D" w:rsidRPr="004F59A0" w:rsidRDefault="00127F6D" w:rsidP="004F59A0">
      <w:pPr>
        <w:rPr>
          <w:b/>
          <w:sz w:val="28"/>
        </w:rPr>
      </w:pPr>
      <w:r w:rsidRPr="004F59A0">
        <w:rPr>
          <w:b/>
          <w:sz w:val="28"/>
        </w:rPr>
        <w:t>Your provider</w:t>
      </w:r>
    </w:p>
    <w:p w14:paraId="6C7FB8EB" w14:textId="77777777" w:rsidR="00127F6D" w:rsidRPr="006737FF" w:rsidRDefault="00127F6D" w:rsidP="00AF6DC3">
      <w:r w:rsidRPr="006737FF">
        <w:t xml:space="preserve">The student administration/enrolments office at your </w:t>
      </w:r>
      <w:r w:rsidRPr="006737FF">
        <w:rPr>
          <w:rStyle w:val="StrongcolorChar"/>
          <w:color w:val="auto"/>
        </w:rPr>
        <w:t>provider</w:t>
      </w:r>
      <w:r w:rsidRPr="006737FF">
        <w:t xml:space="preserve"> will be able to help you with:</w:t>
      </w:r>
    </w:p>
    <w:p w14:paraId="7AE61078" w14:textId="77777777" w:rsidR="00127F6D" w:rsidRPr="006737FF" w:rsidRDefault="00127F6D" w:rsidP="00391769">
      <w:pPr>
        <w:pStyle w:val="ListParagraph"/>
        <w:widowControl w:val="0"/>
        <w:numPr>
          <w:ilvl w:val="0"/>
          <w:numId w:val="6"/>
        </w:numPr>
        <w:ind w:left="567" w:hanging="425"/>
      </w:pPr>
      <w:r w:rsidRPr="006737FF">
        <w:t>enrolments,</w:t>
      </w:r>
    </w:p>
    <w:p w14:paraId="6712CA98" w14:textId="77777777" w:rsidR="00127F6D" w:rsidRPr="006737FF" w:rsidRDefault="00127F6D" w:rsidP="00391769">
      <w:pPr>
        <w:pStyle w:val="ListParagraph"/>
        <w:widowControl w:val="0"/>
        <w:numPr>
          <w:ilvl w:val="0"/>
          <w:numId w:val="6"/>
        </w:numPr>
        <w:ind w:left="567" w:hanging="425"/>
      </w:pPr>
      <w:r w:rsidRPr="00391769">
        <w:rPr>
          <w:b/>
        </w:rPr>
        <w:t>tuition fees</w:t>
      </w:r>
      <w:r w:rsidRPr="006737FF">
        <w:t>,</w:t>
      </w:r>
    </w:p>
    <w:p w14:paraId="56F324ED" w14:textId="77777777" w:rsidR="00127F6D" w:rsidRPr="006737FF" w:rsidRDefault="00310035" w:rsidP="00391769">
      <w:pPr>
        <w:pStyle w:val="ListParagraph"/>
        <w:widowControl w:val="0"/>
        <w:numPr>
          <w:ilvl w:val="0"/>
          <w:numId w:val="6"/>
        </w:numPr>
        <w:ind w:left="567" w:hanging="425"/>
      </w:pPr>
      <w:r w:rsidRPr="00391769">
        <w:rPr>
          <w:b/>
        </w:rPr>
        <w:t>census days</w:t>
      </w:r>
      <w:r w:rsidR="0065596A" w:rsidRPr="00391769">
        <w:t>,</w:t>
      </w:r>
      <w:r w:rsidR="00127F6D" w:rsidRPr="006737FF">
        <w:t xml:space="preserve"> </w:t>
      </w:r>
    </w:p>
    <w:p w14:paraId="48DC6DAA" w14:textId="77777777" w:rsidR="00127F6D" w:rsidRPr="006737FF" w:rsidRDefault="00127F6D" w:rsidP="00391769">
      <w:pPr>
        <w:pStyle w:val="ListParagraph"/>
        <w:widowControl w:val="0"/>
        <w:numPr>
          <w:ilvl w:val="0"/>
          <w:numId w:val="6"/>
        </w:numPr>
        <w:ind w:left="567" w:hanging="425"/>
      </w:pPr>
      <w:r w:rsidRPr="006737FF">
        <w:t xml:space="preserve">eligibility criteria for </w:t>
      </w:r>
      <w:r w:rsidRPr="00391769">
        <w:rPr>
          <w:b/>
        </w:rPr>
        <w:t>VET Student Loans</w:t>
      </w:r>
      <w:r w:rsidRPr="006737FF">
        <w:t>,</w:t>
      </w:r>
    </w:p>
    <w:p w14:paraId="4B67FD3B" w14:textId="77777777" w:rsidR="00127F6D" w:rsidRPr="006737FF" w:rsidRDefault="00127F6D" w:rsidP="00391769">
      <w:pPr>
        <w:pStyle w:val="ListParagraph"/>
        <w:widowControl w:val="0"/>
        <w:numPr>
          <w:ilvl w:val="0"/>
          <w:numId w:val="6"/>
        </w:numPr>
        <w:ind w:left="567" w:hanging="425"/>
      </w:pPr>
      <w:r w:rsidRPr="006737FF">
        <w:t xml:space="preserve">applying for a </w:t>
      </w:r>
      <w:r w:rsidRPr="00391769">
        <w:t>VET Student Loan</w:t>
      </w:r>
      <w:r w:rsidRPr="006737FF">
        <w:t>,</w:t>
      </w:r>
    </w:p>
    <w:p w14:paraId="6F6A9E8A" w14:textId="77777777" w:rsidR="00127F6D" w:rsidRPr="006737FF" w:rsidRDefault="00127F6D" w:rsidP="00391769">
      <w:pPr>
        <w:pStyle w:val="ListParagraph"/>
        <w:widowControl w:val="0"/>
        <w:numPr>
          <w:ilvl w:val="0"/>
          <w:numId w:val="6"/>
        </w:numPr>
        <w:ind w:left="567" w:hanging="425"/>
      </w:pPr>
      <w:r w:rsidRPr="006737FF">
        <w:t>the correct withdrawal procedure</w:t>
      </w:r>
      <w:r w:rsidR="0065596A" w:rsidRPr="006737FF">
        <w:t>,</w:t>
      </w:r>
    </w:p>
    <w:p w14:paraId="685119BA" w14:textId="552CBDE3" w:rsidR="00127F6D" w:rsidRPr="006737FF" w:rsidRDefault="00127F6D" w:rsidP="00391769">
      <w:pPr>
        <w:pStyle w:val="ListParagraph"/>
        <w:widowControl w:val="0"/>
        <w:numPr>
          <w:ilvl w:val="0"/>
          <w:numId w:val="6"/>
        </w:numPr>
        <w:ind w:left="567" w:hanging="425"/>
      </w:pPr>
      <w:r w:rsidRPr="006737FF">
        <w:t xml:space="preserve">getting your </w:t>
      </w:r>
      <w:r w:rsidRPr="00391769">
        <w:rPr>
          <w:b/>
        </w:rPr>
        <w:t>HELP balance</w:t>
      </w:r>
      <w:r w:rsidRPr="006737FF">
        <w:t xml:space="preserve"> re-credited and your </w:t>
      </w:r>
      <w:r w:rsidR="00B635AD" w:rsidRPr="00163031">
        <w:rPr>
          <w:b/>
        </w:rPr>
        <w:t xml:space="preserve">VETSL </w:t>
      </w:r>
      <w:r w:rsidRPr="00163031">
        <w:rPr>
          <w:b/>
        </w:rPr>
        <w:t>debt</w:t>
      </w:r>
      <w:r w:rsidRPr="006737FF">
        <w:t xml:space="preserve"> removed under </w:t>
      </w:r>
      <w:r w:rsidRPr="00391769">
        <w:rPr>
          <w:b/>
        </w:rPr>
        <w:t>special circumstances</w:t>
      </w:r>
      <w:r w:rsidRPr="006737FF">
        <w:t>, and</w:t>
      </w:r>
    </w:p>
    <w:p w14:paraId="0A54EFAE" w14:textId="77777777" w:rsidR="00127F6D" w:rsidRPr="006737FF" w:rsidRDefault="00127F6D" w:rsidP="00391769">
      <w:pPr>
        <w:pStyle w:val="ListParagraph"/>
        <w:widowControl w:val="0"/>
        <w:numPr>
          <w:ilvl w:val="0"/>
          <w:numId w:val="6"/>
        </w:numPr>
        <w:ind w:left="567" w:hanging="425"/>
      </w:pPr>
      <w:r w:rsidRPr="006737FF">
        <w:t>grievance procedures for student complaints.</w:t>
      </w:r>
    </w:p>
    <w:bookmarkStart w:id="67" w:name="_Toc459198506"/>
    <w:p w14:paraId="777BAA65" w14:textId="5A0655B2" w:rsidR="00127F6D" w:rsidRPr="00CF21A0" w:rsidRDefault="00CF21A0" w:rsidP="00CF21A0">
      <w:pPr>
        <w:pStyle w:val="Hyperlinktext"/>
        <w:rPr>
          <w:rStyle w:val="Hyperlink"/>
          <w:u w:val="single"/>
        </w:rPr>
      </w:pPr>
      <w:r>
        <w:fldChar w:fldCharType="begin"/>
      </w:r>
      <w:r>
        <w:instrText xml:space="preserve"> HYPERLINK "http://www.myskills.gov.au/" </w:instrText>
      </w:r>
      <w:r>
        <w:fldChar w:fldCharType="separate"/>
      </w:r>
      <w:r w:rsidR="00127F6D" w:rsidRPr="00CF21A0">
        <w:rPr>
          <w:rStyle w:val="Hyperlink"/>
          <w:sz w:val="24"/>
          <w:u w:val="single"/>
        </w:rPr>
        <w:t>My</w:t>
      </w:r>
      <w:r w:rsidR="006006AB" w:rsidRPr="00CF21A0">
        <w:rPr>
          <w:rStyle w:val="Hyperlink"/>
          <w:sz w:val="24"/>
          <w:u w:val="single"/>
        </w:rPr>
        <w:t xml:space="preserve"> </w:t>
      </w:r>
      <w:r w:rsidR="00127F6D" w:rsidRPr="00CF21A0">
        <w:rPr>
          <w:rStyle w:val="Hyperlink"/>
          <w:sz w:val="24"/>
          <w:u w:val="single"/>
        </w:rPr>
        <w:t>Skills website</w:t>
      </w:r>
      <w:r w:rsidR="00127F6D" w:rsidRPr="00CF21A0">
        <w:rPr>
          <w:rStyle w:val="Hyperlink"/>
          <w:u w:val="single"/>
        </w:rPr>
        <w:t xml:space="preserve"> </w:t>
      </w:r>
    </w:p>
    <w:p w14:paraId="5E44C9C5" w14:textId="26249F95" w:rsidR="00127F6D" w:rsidRPr="006737FF" w:rsidRDefault="00CF21A0" w:rsidP="00AF6DC3">
      <w:r>
        <w:rPr>
          <w:b/>
          <w:sz w:val="24"/>
          <w:u w:val="single"/>
        </w:rPr>
        <w:fldChar w:fldCharType="end"/>
      </w:r>
      <w:r w:rsidR="00127F6D" w:rsidRPr="006737FF">
        <w:rPr>
          <w:b/>
        </w:rPr>
        <w:t>My</w:t>
      </w:r>
      <w:r w:rsidR="006006AB" w:rsidRPr="006737FF">
        <w:rPr>
          <w:b/>
        </w:rPr>
        <w:t xml:space="preserve"> </w:t>
      </w:r>
      <w:r w:rsidR="00127F6D" w:rsidRPr="006737FF">
        <w:rPr>
          <w:b/>
        </w:rPr>
        <w:t>Skills</w:t>
      </w:r>
      <w:r w:rsidR="00127F6D" w:rsidRPr="006737FF">
        <w:t xml:space="preserve"> is the consumer directory for VET. Using </w:t>
      </w:r>
      <w:r w:rsidR="00127F6D" w:rsidRPr="006737FF">
        <w:rPr>
          <w:b/>
        </w:rPr>
        <w:t>My</w:t>
      </w:r>
      <w:r w:rsidR="006006AB" w:rsidRPr="006737FF">
        <w:rPr>
          <w:b/>
        </w:rPr>
        <w:t xml:space="preserve"> </w:t>
      </w:r>
      <w:r w:rsidR="00127F6D" w:rsidRPr="006737FF">
        <w:rPr>
          <w:b/>
        </w:rPr>
        <w:t>Skills</w:t>
      </w:r>
      <w:r w:rsidR="00127F6D" w:rsidRPr="006737FF">
        <w:t xml:space="preserve"> you can compare courses and providers to choose the course that best suits your needs.</w:t>
      </w:r>
    </w:p>
    <w:p w14:paraId="29749C90" w14:textId="2791D717" w:rsidR="00127F6D" w:rsidRPr="006737FF" w:rsidRDefault="00127F6D" w:rsidP="00AF6DC3">
      <w:r w:rsidRPr="006737FF">
        <w:rPr>
          <w:b/>
        </w:rPr>
        <w:t>My</w:t>
      </w:r>
      <w:r w:rsidR="006006AB" w:rsidRPr="006737FF">
        <w:rPr>
          <w:b/>
        </w:rPr>
        <w:t xml:space="preserve"> </w:t>
      </w:r>
      <w:r w:rsidRPr="006737FF">
        <w:rPr>
          <w:b/>
        </w:rPr>
        <w:t>Skills</w:t>
      </w:r>
      <w:r w:rsidRPr="006737FF">
        <w:t xml:space="preserve"> lists all the nationally registered training providers, their contact details, the publicly available courses they are approved to deliver and where they are being delivered.</w:t>
      </w:r>
      <w:r w:rsidR="000F608F" w:rsidRPr="006737FF">
        <w:t xml:space="preserve"> </w:t>
      </w:r>
      <w:r w:rsidR="000F2124" w:rsidRPr="006737FF">
        <w:t xml:space="preserve">Students can use </w:t>
      </w:r>
      <w:r w:rsidR="000F2124" w:rsidRPr="006737FF">
        <w:rPr>
          <w:b/>
        </w:rPr>
        <w:t>My Skills</w:t>
      </w:r>
      <w:r w:rsidR="000F2124" w:rsidRPr="006737FF">
        <w:t xml:space="preserve"> to search </w:t>
      </w:r>
      <w:r w:rsidR="00334209" w:rsidRPr="006737FF">
        <w:t xml:space="preserve">for </w:t>
      </w:r>
      <w:r w:rsidR="000F2124" w:rsidRPr="006737FF">
        <w:t xml:space="preserve">VET Student Loans </w:t>
      </w:r>
      <w:r w:rsidR="000F2124" w:rsidRPr="006737FF">
        <w:rPr>
          <w:b/>
        </w:rPr>
        <w:t>approved courses</w:t>
      </w:r>
      <w:r w:rsidR="000F2124" w:rsidRPr="006737FF">
        <w:t xml:space="preserve"> and </w:t>
      </w:r>
      <w:r w:rsidR="000C2B29" w:rsidRPr="006737FF">
        <w:rPr>
          <w:b/>
        </w:rPr>
        <w:t xml:space="preserve">approved course </w:t>
      </w:r>
      <w:r w:rsidR="000F2124" w:rsidRPr="006737FF">
        <w:rPr>
          <w:b/>
        </w:rPr>
        <w:t>providers</w:t>
      </w:r>
      <w:r w:rsidR="000F2124" w:rsidRPr="006737FF">
        <w:t xml:space="preserve">.  </w:t>
      </w:r>
      <w:r w:rsidR="000F608F" w:rsidRPr="006737FF">
        <w:t xml:space="preserve"> </w:t>
      </w:r>
      <w:r w:rsidRPr="006737FF">
        <w:t xml:space="preserve">Course price and course duration information can also be entered by training providers to assist students in assessing value for money. </w:t>
      </w:r>
    </w:p>
    <w:p w14:paraId="79A71547" w14:textId="77777777" w:rsidR="00127F6D" w:rsidRPr="006737FF" w:rsidRDefault="00127F6D" w:rsidP="00AF6DC3">
      <w:r w:rsidRPr="006737FF">
        <w:rPr>
          <w:b/>
        </w:rPr>
        <w:t>My</w:t>
      </w:r>
      <w:r w:rsidR="006006AB" w:rsidRPr="006737FF">
        <w:rPr>
          <w:b/>
        </w:rPr>
        <w:t xml:space="preserve"> </w:t>
      </w:r>
      <w:r w:rsidRPr="006737FF">
        <w:rPr>
          <w:b/>
        </w:rPr>
        <w:t>Skills</w:t>
      </w:r>
      <w:r w:rsidRPr="006737FF">
        <w:t xml:space="preserve"> features: </w:t>
      </w:r>
    </w:p>
    <w:p w14:paraId="19E84440" w14:textId="4A0FE881" w:rsidR="00127F6D" w:rsidRPr="006737FF" w:rsidRDefault="00127F6D" w:rsidP="00391769">
      <w:pPr>
        <w:pStyle w:val="ListParagraph"/>
        <w:widowControl w:val="0"/>
        <w:numPr>
          <w:ilvl w:val="0"/>
          <w:numId w:val="6"/>
        </w:numPr>
        <w:ind w:left="567" w:hanging="425"/>
      </w:pPr>
      <w:r w:rsidRPr="006737FF">
        <w:t xml:space="preserve">course price information: all </w:t>
      </w:r>
      <w:r w:rsidRPr="00391769">
        <w:rPr>
          <w:b/>
        </w:rPr>
        <w:t>approved course providers</w:t>
      </w:r>
      <w:r w:rsidRPr="006737FF">
        <w:t xml:space="preserve"> are required to enter on </w:t>
      </w:r>
      <w:r w:rsidRPr="00391769">
        <w:t>My</w:t>
      </w:r>
      <w:r w:rsidR="006006AB" w:rsidRPr="00391769">
        <w:t> </w:t>
      </w:r>
      <w:r w:rsidRPr="00391769">
        <w:t>Skills</w:t>
      </w:r>
      <w:r w:rsidRPr="006737FF">
        <w:t xml:space="preserve"> the fees a student can expect to pay for a course accessed with VET Student Loans, </w:t>
      </w:r>
    </w:p>
    <w:p w14:paraId="7E8EFDAC" w14:textId="77777777" w:rsidR="00127F6D" w:rsidRPr="006737FF" w:rsidRDefault="00127F6D" w:rsidP="00391769">
      <w:pPr>
        <w:pStyle w:val="ListParagraph"/>
        <w:widowControl w:val="0"/>
        <w:numPr>
          <w:ilvl w:val="0"/>
          <w:numId w:val="6"/>
        </w:numPr>
        <w:ind w:left="567" w:hanging="425"/>
      </w:pPr>
      <w:r w:rsidRPr="006737FF">
        <w:t>a VET Student Loans calculator to assist you to understand how your debt will grow after five and ten years if unpaid, and  </w:t>
      </w:r>
    </w:p>
    <w:p w14:paraId="4EA6B90D" w14:textId="77777777" w:rsidR="00127F6D" w:rsidRPr="006737FF" w:rsidRDefault="00127F6D" w:rsidP="00391769">
      <w:pPr>
        <w:pStyle w:val="ListParagraph"/>
        <w:widowControl w:val="0"/>
        <w:numPr>
          <w:ilvl w:val="0"/>
          <w:numId w:val="6"/>
        </w:numPr>
        <w:ind w:left="567" w:hanging="425"/>
      </w:pPr>
      <w:r w:rsidRPr="006737FF">
        <w:t>information collected from previous students about their satisfaction with training and their employment outcomes.</w:t>
      </w:r>
    </w:p>
    <w:p w14:paraId="031B2266" w14:textId="078D82E5" w:rsidR="00127F6D" w:rsidRPr="00CF21A0" w:rsidRDefault="00CF21A0" w:rsidP="00CF21A0">
      <w:pPr>
        <w:pStyle w:val="Hyperlinktext"/>
        <w:rPr>
          <w:rStyle w:val="Hyperlink"/>
          <w:sz w:val="24"/>
          <w:u w:val="single"/>
        </w:rPr>
      </w:pPr>
      <w:r w:rsidRPr="00CF21A0">
        <w:rPr>
          <w:sz w:val="24"/>
        </w:rPr>
        <w:fldChar w:fldCharType="begin"/>
      </w:r>
      <w:r w:rsidRPr="00CF21A0">
        <w:rPr>
          <w:sz w:val="24"/>
        </w:rPr>
        <w:instrText xml:space="preserve"> HYPERLINK "http://www.studyassist.gov.au/" </w:instrText>
      </w:r>
      <w:r w:rsidRPr="00CF21A0">
        <w:rPr>
          <w:sz w:val="24"/>
        </w:rPr>
        <w:fldChar w:fldCharType="separate"/>
      </w:r>
      <w:r w:rsidR="00127F6D" w:rsidRPr="00CF21A0">
        <w:rPr>
          <w:rStyle w:val="Hyperlink"/>
          <w:sz w:val="24"/>
          <w:u w:val="single"/>
        </w:rPr>
        <w:t>Study Assist website</w:t>
      </w:r>
      <w:bookmarkEnd w:id="67"/>
      <w:r w:rsidR="00127F6D" w:rsidRPr="00CF21A0">
        <w:rPr>
          <w:rStyle w:val="Hyperlink"/>
          <w:sz w:val="24"/>
          <w:u w:val="single"/>
        </w:rPr>
        <w:t xml:space="preserve"> </w:t>
      </w:r>
    </w:p>
    <w:p w14:paraId="43035389" w14:textId="59F71A5E" w:rsidR="00127F6D" w:rsidRPr="006737FF" w:rsidRDefault="00CF21A0" w:rsidP="00AF6DC3">
      <w:r w:rsidRPr="00CF21A0">
        <w:rPr>
          <w:b/>
          <w:sz w:val="28"/>
        </w:rPr>
        <w:fldChar w:fldCharType="end"/>
      </w:r>
      <w:r w:rsidR="00127F6D" w:rsidRPr="006737FF">
        <w:t>The website provides information about options for financing your tertiary study, including:</w:t>
      </w:r>
    </w:p>
    <w:p w14:paraId="71A87640" w14:textId="77777777" w:rsidR="00127F6D" w:rsidRPr="006737FF" w:rsidRDefault="00127F6D" w:rsidP="00391769">
      <w:pPr>
        <w:pStyle w:val="ListParagraph"/>
        <w:widowControl w:val="0"/>
        <w:numPr>
          <w:ilvl w:val="0"/>
          <w:numId w:val="6"/>
        </w:numPr>
        <w:ind w:left="567" w:hanging="425"/>
      </w:pPr>
      <w:r w:rsidRPr="00391769">
        <w:rPr>
          <w:b/>
        </w:rPr>
        <w:t>HELP</w:t>
      </w:r>
      <w:r w:rsidRPr="006737FF">
        <w:t xml:space="preserve"> loans available in both the higher education and VET sectors,</w:t>
      </w:r>
    </w:p>
    <w:p w14:paraId="66CD7108" w14:textId="77777777" w:rsidR="00127F6D" w:rsidRPr="00391769" w:rsidRDefault="00127F6D" w:rsidP="00391769">
      <w:pPr>
        <w:pStyle w:val="ListParagraph"/>
        <w:widowControl w:val="0"/>
        <w:numPr>
          <w:ilvl w:val="0"/>
          <w:numId w:val="6"/>
        </w:numPr>
        <w:ind w:left="567" w:hanging="425"/>
      </w:pPr>
      <w:r w:rsidRPr="00391769">
        <w:t xml:space="preserve">courses and providers that offer Australian Government assistance, </w:t>
      </w:r>
    </w:p>
    <w:p w14:paraId="72761C71" w14:textId="77777777" w:rsidR="00127F6D" w:rsidRPr="00391769" w:rsidRDefault="00127F6D" w:rsidP="00391769">
      <w:pPr>
        <w:pStyle w:val="ListParagraph"/>
        <w:widowControl w:val="0"/>
        <w:numPr>
          <w:ilvl w:val="0"/>
          <w:numId w:val="6"/>
        </w:numPr>
        <w:ind w:left="567" w:hanging="425"/>
      </w:pPr>
      <w:r w:rsidRPr="00391769">
        <w:t xml:space="preserve">student income support, and </w:t>
      </w:r>
    </w:p>
    <w:p w14:paraId="382E0167" w14:textId="77777777" w:rsidR="00127F6D" w:rsidRPr="006737FF" w:rsidRDefault="00127F6D" w:rsidP="00391769">
      <w:pPr>
        <w:pStyle w:val="ListParagraph"/>
        <w:widowControl w:val="0"/>
        <w:numPr>
          <w:ilvl w:val="0"/>
          <w:numId w:val="6"/>
        </w:numPr>
        <w:ind w:left="567" w:hanging="425"/>
        <w:rPr>
          <w:rStyle w:val="StrongcolorChar"/>
          <w:b w:val="0"/>
          <w:color w:val="auto"/>
        </w:rPr>
      </w:pPr>
      <w:r w:rsidRPr="00391769">
        <w:t>Australian</w:t>
      </w:r>
      <w:r w:rsidRPr="006737FF">
        <w:rPr>
          <w:rStyle w:val="StrongcolorChar"/>
          <w:b w:val="0"/>
          <w:color w:val="auto"/>
        </w:rPr>
        <w:t xml:space="preserve"> Scholarships and Awards.</w:t>
      </w:r>
    </w:p>
    <w:p w14:paraId="79C6FB5E" w14:textId="680544FC" w:rsidR="00EC5211" w:rsidRPr="006E5BE1" w:rsidRDefault="005F289F" w:rsidP="008049BC">
      <w:pPr>
        <w:keepNext/>
        <w:rPr>
          <w:sz w:val="24"/>
          <w:szCs w:val="24"/>
        </w:rPr>
      </w:pPr>
      <w:hyperlink r:id="rId78" w:history="1">
        <w:r w:rsidR="00EC5211" w:rsidRPr="00550E90">
          <w:rPr>
            <w:rStyle w:val="Hyperlink"/>
            <w:sz w:val="24"/>
            <w:u w:val="single"/>
          </w:rPr>
          <w:t>VET Student Loans Ombudsman</w:t>
        </w:r>
      </w:hyperlink>
    </w:p>
    <w:p w14:paraId="61A649B2" w14:textId="311DD94A" w:rsidR="00EC5211" w:rsidRPr="006E5BE1" w:rsidRDefault="00EC5211" w:rsidP="006E5BE1">
      <w:r w:rsidRPr="00B96445">
        <w:t xml:space="preserve">The VET Student Loans Ombudsman </w:t>
      </w:r>
      <w:r w:rsidR="00200A5D" w:rsidRPr="00B96445">
        <w:t>began operating</w:t>
      </w:r>
      <w:r w:rsidRPr="00B96445">
        <w:t xml:space="preserve"> on 1 July 2017</w:t>
      </w:r>
      <w:r w:rsidR="00200A5D">
        <w:t xml:space="preserve">. </w:t>
      </w:r>
      <w:r w:rsidR="0020559D">
        <w:t xml:space="preserve">The </w:t>
      </w:r>
      <w:r w:rsidR="002C1100">
        <w:t>Ombudsman</w:t>
      </w:r>
      <w:r w:rsidR="0020559D">
        <w:t xml:space="preserve"> </w:t>
      </w:r>
      <w:r w:rsidR="008528FE">
        <w:t>manages and investigates</w:t>
      </w:r>
      <w:r w:rsidR="0020559D">
        <w:t xml:space="preserve"> complaints about </w:t>
      </w:r>
      <w:r w:rsidR="008528FE">
        <w:t xml:space="preserve">the </w:t>
      </w:r>
      <w:r w:rsidR="0020559D">
        <w:t xml:space="preserve">VET FEE-HELP </w:t>
      </w:r>
      <w:r w:rsidR="008528FE">
        <w:t xml:space="preserve">scheme </w:t>
      </w:r>
      <w:r w:rsidR="0020559D">
        <w:t>and VET Student Loans</w:t>
      </w:r>
      <w:r w:rsidR="00903ED9">
        <w:t xml:space="preserve"> </w:t>
      </w:r>
      <w:r w:rsidR="008528FE">
        <w:t>program</w:t>
      </w:r>
      <w:r w:rsidR="0020559D">
        <w:t>.</w:t>
      </w:r>
      <w:r w:rsidR="00871DFE">
        <w:t xml:space="preserve"> </w:t>
      </w:r>
    </w:p>
    <w:p w14:paraId="436617F1" w14:textId="106A5CE3" w:rsidR="00127F6D" w:rsidRPr="003D3675" w:rsidRDefault="005F289F" w:rsidP="00CF21A0">
      <w:pPr>
        <w:pStyle w:val="Hyperlinktext"/>
        <w:rPr>
          <w:sz w:val="24"/>
        </w:rPr>
      </w:pPr>
      <w:hyperlink r:id="rId79" w:history="1">
        <w:r w:rsidR="00127F6D" w:rsidRPr="003D3675">
          <w:rPr>
            <w:rStyle w:val="Hyperlink"/>
            <w:sz w:val="24"/>
            <w:u w:val="single"/>
          </w:rPr>
          <w:t>National Training Complaints Hotline</w:t>
        </w:r>
      </w:hyperlink>
    </w:p>
    <w:p w14:paraId="3EB15011" w14:textId="272F8F07" w:rsidR="00127F6D" w:rsidRPr="00C758C4" w:rsidRDefault="00127F6D" w:rsidP="00AF6DC3">
      <w:r w:rsidRPr="00C758C4">
        <w:t xml:space="preserve">The National Training Complaints Hotline (13 38 73) is a joint </w:t>
      </w:r>
      <w:r w:rsidR="002C1100" w:rsidRPr="00C758C4">
        <w:t>Australian, state,</w:t>
      </w:r>
      <w:r w:rsidRPr="00C758C4">
        <w:t xml:space="preserve"> and territory government initiative which protects students and makes it easier for consumers, such as apprentices, students, employers and others, to lodge complaints if they are concerned about any aspect of the training system.</w:t>
      </w:r>
    </w:p>
    <w:p w14:paraId="33597C03" w14:textId="77777777" w:rsidR="00127F6D" w:rsidRPr="00C758C4" w:rsidRDefault="00127F6D" w:rsidP="00AF6DC3">
      <w:r w:rsidRPr="00C758C4">
        <w:t>The National Training Complaints Hotline directs complaints to relevant authorities, connecting consumers to the appropriate organisation.</w:t>
      </w:r>
    </w:p>
    <w:p w14:paraId="4A304144" w14:textId="5BE08D0F" w:rsidR="00127F6D" w:rsidRPr="003D3675" w:rsidRDefault="005F289F" w:rsidP="003D3675">
      <w:pPr>
        <w:pStyle w:val="Hyperlinktext"/>
        <w:rPr>
          <w:rStyle w:val="Hyperlink"/>
          <w:b w:val="0"/>
          <w:u w:val="single"/>
        </w:rPr>
      </w:pPr>
      <w:hyperlink r:id="rId80" w:history="1">
        <w:r w:rsidR="00127F6D" w:rsidRPr="003D3675">
          <w:rPr>
            <w:rStyle w:val="Hyperlink"/>
            <w:sz w:val="24"/>
            <w:u w:val="single"/>
          </w:rPr>
          <w:t>Australian Taxation Office (ATO)</w:t>
        </w:r>
      </w:hyperlink>
    </w:p>
    <w:p w14:paraId="3844B9E6" w14:textId="77777777" w:rsidR="00127F6D" w:rsidRPr="006737FF" w:rsidRDefault="00127F6D" w:rsidP="0010184C">
      <w:pPr>
        <w:spacing w:after="0"/>
      </w:pPr>
      <w:r w:rsidRPr="006737FF">
        <w:t xml:space="preserve">The </w:t>
      </w:r>
      <w:r w:rsidRPr="006737FF">
        <w:rPr>
          <w:b/>
        </w:rPr>
        <w:t>ATO</w:t>
      </w:r>
      <w:r w:rsidRPr="006737FF">
        <w:t xml:space="preserve"> can help you with:</w:t>
      </w:r>
    </w:p>
    <w:p w14:paraId="3F9C917C" w14:textId="49CAE4F2" w:rsidR="00127F6D" w:rsidRPr="006737FF" w:rsidRDefault="00127F6D" w:rsidP="00391769">
      <w:pPr>
        <w:pStyle w:val="ListParagraph"/>
        <w:widowControl w:val="0"/>
        <w:numPr>
          <w:ilvl w:val="0"/>
          <w:numId w:val="6"/>
        </w:numPr>
        <w:ind w:left="567" w:hanging="425"/>
      </w:pPr>
      <w:r w:rsidRPr="006737FF">
        <w:t xml:space="preserve">your </w:t>
      </w:r>
      <w:r w:rsidR="005C0476" w:rsidRPr="00391769">
        <w:t>VETSL</w:t>
      </w:r>
      <w:r w:rsidR="005C0476" w:rsidRPr="006737FF">
        <w:t xml:space="preserve"> and/or </w:t>
      </w:r>
      <w:r w:rsidRPr="00391769">
        <w:t xml:space="preserve">HELP </w:t>
      </w:r>
      <w:r w:rsidRPr="006737FF">
        <w:t>debt,</w:t>
      </w:r>
    </w:p>
    <w:p w14:paraId="74860F38" w14:textId="77777777" w:rsidR="00127F6D" w:rsidRPr="006737FF" w:rsidRDefault="00127F6D" w:rsidP="00391769">
      <w:pPr>
        <w:pStyle w:val="ListParagraph"/>
        <w:widowControl w:val="0"/>
        <w:numPr>
          <w:ilvl w:val="0"/>
          <w:numId w:val="6"/>
        </w:numPr>
        <w:ind w:left="567" w:hanging="425"/>
      </w:pPr>
      <w:r w:rsidRPr="006737FF">
        <w:t>compulsory repayments,</w:t>
      </w:r>
    </w:p>
    <w:p w14:paraId="5602DAFE" w14:textId="77777777" w:rsidR="00127F6D" w:rsidRPr="006737FF" w:rsidRDefault="00127F6D" w:rsidP="00391769">
      <w:pPr>
        <w:pStyle w:val="ListParagraph"/>
        <w:widowControl w:val="0"/>
        <w:numPr>
          <w:ilvl w:val="0"/>
          <w:numId w:val="6"/>
        </w:numPr>
        <w:ind w:left="567" w:hanging="425"/>
      </w:pPr>
      <w:r w:rsidRPr="006737FF">
        <w:t>voluntary repayments,</w:t>
      </w:r>
    </w:p>
    <w:p w14:paraId="469821A8" w14:textId="77777777" w:rsidR="00127F6D" w:rsidRPr="006737FF" w:rsidRDefault="00127F6D" w:rsidP="00391769">
      <w:pPr>
        <w:pStyle w:val="ListParagraph"/>
        <w:widowControl w:val="0"/>
        <w:numPr>
          <w:ilvl w:val="0"/>
          <w:numId w:val="6"/>
        </w:numPr>
        <w:ind w:left="567" w:hanging="425"/>
      </w:pPr>
      <w:r w:rsidRPr="006737FF">
        <w:t>overseas repayments,</w:t>
      </w:r>
      <w:r w:rsidR="0065596A" w:rsidRPr="006737FF">
        <w:t xml:space="preserve"> and</w:t>
      </w:r>
    </w:p>
    <w:p w14:paraId="55500CA3" w14:textId="77777777" w:rsidR="00127F6D" w:rsidRPr="006737FF" w:rsidRDefault="00127F6D" w:rsidP="00391769">
      <w:pPr>
        <w:pStyle w:val="ListParagraph"/>
        <w:widowControl w:val="0"/>
        <w:numPr>
          <w:ilvl w:val="0"/>
          <w:numId w:val="6"/>
        </w:numPr>
        <w:ind w:left="567" w:hanging="425"/>
      </w:pPr>
      <w:r w:rsidRPr="006737FF">
        <w:t>the best time for you to repay your debt</w:t>
      </w:r>
      <w:r w:rsidR="0065596A" w:rsidRPr="006737FF">
        <w:t>.</w:t>
      </w:r>
    </w:p>
    <w:p w14:paraId="7B01A48D" w14:textId="77777777" w:rsidR="00127F6D" w:rsidRPr="006737FF" w:rsidRDefault="00127F6D" w:rsidP="0010184C">
      <w:pPr>
        <w:spacing w:after="0"/>
      </w:pPr>
      <w:r w:rsidRPr="006737FF">
        <w:t>Contact details:</w:t>
      </w:r>
    </w:p>
    <w:p w14:paraId="09129F2D" w14:textId="5AE8CFE6" w:rsidR="00127F6D" w:rsidRPr="006737FF" w:rsidRDefault="00127F6D" w:rsidP="00391769">
      <w:pPr>
        <w:pStyle w:val="ListParagraph"/>
        <w:widowControl w:val="0"/>
        <w:numPr>
          <w:ilvl w:val="0"/>
          <w:numId w:val="6"/>
        </w:numPr>
        <w:ind w:left="567" w:hanging="425"/>
        <w:rPr>
          <w:b/>
        </w:rPr>
      </w:pPr>
      <w:r w:rsidRPr="006737FF">
        <w:t xml:space="preserve">visit </w:t>
      </w:r>
      <w:hyperlink r:id="rId81" w:history="1">
        <w:r w:rsidR="00896572" w:rsidRPr="006737FF">
          <w:rPr>
            <w:rStyle w:val="Hyperlink"/>
            <w:b w:val="0"/>
            <w:u w:val="single"/>
          </w:rPr>
          <w:t>Study and training support loans</w:t>
        </w:r>
      </w:hyperlink>
      <w:r w:rsidRPr="006737FF">
        <w:t>,</w:t>
      </w:r>
    </w:p>
    <w:p w14:paraId="2A712ED5" w14:textId="08825370" w:rsidR="00127F6D" w:rsidRPr="006737FF" w:rsidRDefault="006941CA" w:rsidP="00391769">
      <w:pPr>
        <w:pStyle w:val="ListParagraph"/>
        <w:widowControl w:val="0"/>
        <w:numPr>
          <w:ilvl w:val="0"/>
          <w:numId w:val="6"/>
        </w:numPr>
        <w:ind w:left="567" w:hanging="425"/>
      </w:pPr>
      <w:r w:rsidRPr="006737FF">
        <w:t xml:space="preserve">visit </w:t>
      </w:r>
      <w:hyperlink r:id="rId82" w:history="1">
        <w:r w:rsidR="00896572" w:rsidRPr="006737FF">
          <w:rPr>
            <w:rStyle w:val="Hyperlink"/>
            <w:b w:val="0"/>
            <w:u w:val="single"/>
          </w:rPr>
          <w:t>View your loan account online</w:t>
        </w:r>
      </w:hyperlink>
      <w:r w:rsidR="00896572" w:rsidRPr="006737FF">
        <w:t xml:space="preserve"> </w:t>
      </w:r>
      <w:r w:rsidRPr="006737FF">
        <w:t>for information on viewing your loan account online</w:t>
      </w:r>
      <w:r w:rsidR="0065596A" w:rsidRPr="006737FF">
        <w:t>,</w:t>
      </w:r>
    </w:p>
    <w:p w14:paraId="531E5EAB" w14:textId="77777777" w:rsidR="00127F6D" w:rsidRPr="006737FF" w:rsidRDefault="00127F6D" w:rsidP="00391769">
      <w:pPr>
        <w:pStyle w:val="ListParagraph"/>
        <w:widowControl w:val="0"/>
        <w:numPr>
          <w:ilvl w:val="0"/>
          <w:numId w:val="6"/>
        </w:numPr>
        <w:ind w:left="567" w:hanging="425"/>
      </w:pPr>
      <w:r w:rsidRPr="006737FF">
        <w:t xml:space="preserve">use </w:t>
      </w:r>
      <w:hyperlink r:id="rId83" w:history="1">
        <w:r w:rsidRPr="006737FF">
          <w:t>ATO online services</w:t>
        </w:r>
      </w:hyperlink>
      <w:r w:rsidRPr="006737FF">
        <w:t xml:space="preserve"> to view loan accounts and other information such as Payment Reference Number (PRN) and voluntary repayment options,</w:t>
      </w:r>
    </w:p>
    <w:p w14:paraId="4F22B64A" w14:textId="3580A5BF" w:rsidR="00127F6D" w:rsidRPr="006737FF" w:rsidRDefault="00127F6D" w:rsidP="00391769">
      <w:pPr>
        <w:pStyle w:val="ListParagraph"/>
        <w:widowControl w:val="0"/>
        <w:numPr>
          <w:ilvl w:val="0"/>
          <w:numId w:val="6"/>
        </w:numPr>
        <w:ind w:left="567" w:hanging="425"/>
      </w:pPr>
      <w:r w:rsidRPr="006737FF">
        <w:t xml:space="preserve">call 13 28 61 for information about your </w:t>
      </w:r>
      <w:r w:rsidR="006A6757" w:rsidRPr="006737FF">
        <w:rPr>
          <w:b/>
        </w:rPr>
        <w:t>VETSL</w:t>
      </w:r>
      <w:r w:rsidR="005C0476" w:rsidRPr="006737FF">
        <w:rPr>
          <w:b/>
        </w:rPr>
        <w:t xml:space="preserve"> </w:t>
      </w:r>
      <w:r w:rsidR="005C0476" w:rsidRPr="00550E90">
        <w:t>and</w:t>
      </w:r>
      <w:r w:rsidR="006A6757" w:rsidRPr="006737FF">
        <w:t>/</w:t>
      </w:r>
      <w:r w:rsidR="005C0476" w:rsidRPr="006737FF">
        <w:t xml:space="preserve">or </w:t>
      </w:r>
      <w:r w:rsidRPr="006737FF">
        <w:rPr>
          <w:b/>
        </w:rPr>
        <w:t xml:space="preserve">HELP </w:t>
      </w:r>
      <w:r w:rsidRPr="006737FF">
        <w:t>account and personal tax topics,</w:t>
      </w:r>
    </w:p>
    <w:p w14:paraId="01B80B81" w14:textId="77777777" w:rsidR="00127F6D" w:rsidRPr="006737FF" w:rsidRDefault="00127F6D" w:rsidP="00391769">
      <w:pPr>
        <w:pStyle w:val="ListParagraph"/>
        <w:widowControl w:val="0"/>
        <w:numPr>
          <w:ilvl w:val="0"/>
          <w:numId w:val="6"/>
        </w:numPr>
        <w:ind w:left="567" w:hanging="425"/>
      </w:pPr>
      <w:r w:rsidRPr="006737FF">
        <w:t xml:space="preserve">call 13 36 77 TTY or 1300 555 727 TTY for hearing or speech impaired students, </w:t>
      </w:r>
      <w:r w:rsidR="0065596A" w:rsidRPr="006737FF">
        <w:t>or</w:t>
      </w:r>
    </w:p>
    <w:p w14:paraId="0C9E0671" w14:textId="4F424DA5" w:rsidR="00127F6D" w:rsidRPr="006737FF" w:rsidRDefault="00127F6D" w:rsidP="00391769">
      <w:pPr>
        <w:pStyle w:val="ListParagraph"/>
        <w:widowControl w:val="0"/>
        <w:numPr>
          <w:ilvl w:val="0"/>
          <w:numId w:val="6"/>
        </w:numPr>
        <w:ind w:left="567" w:hanging="425"/>
      </w:pPr>
      <w:r w:rsidRPr="006737FF">
        <w:t>write to Australian Taxation Office PO BOX 1032, ALBURY NSW 2640.</w:t>
      </w:r>
    </w:p>
    <w:p w14:paraId="6AEFAB7C" w14:textId="5D82FC0E" w:rsidR="00802A11" w:rsidRDefault="006941CA" w:rsidP="006E5BE1">
      <w:pPr>
        <w:spacing w:after="120"/>
        <w:ind w:left="426"/>
        <w:rPr>
          <w:b/>
          <w:sz w:val="24"/>
        </w:rPr>
      </w:pPr>
      <w:r w:rsidRPr="006E5BE1">
        <w:rPr>
          <w:b/>
          <w:color w:val="FF0000"/>
        </w:rPr>
        <w:t>N</w:t>
      </w:r>
      <w:r>
        <w:rPr>
          <w:b/>
          <w:color w:val="FF0000"/>
        </w:rPr>
        <w:t>ote</w:t>
      </w:r>
      <w:r w:rsidR="00127F6D" w:rsidRPr="002F55AE">
        <w:rPr>
          <w:color w:val="FF0000"/>
        </w:rPr>
        <w:t>: Do not send voluntary repayments to this address.</w:t>
      </w:r>
      <w:bookmarkStart w:id="68" w:name="_Toc458419900"/>
    </w:p>
    <w:p w14:paraId="0792B231" w14:textId="77777777" w:rsidR="000F608F" w:rsidRDefault="000F608F">
      <w:pPr>
        <w:rPr>
          <w:b/>
          <w:sz w:val="24"/>
        </w:rPr>
      </w:pPr>
      <w:r>
        <w:rPr>
          <w:b/>
          <w:sz w:val="24"/>
        </w:rPr>
        <w:br w:type="page"/>
      </w:r>
    </w:p>
    <w:p w14:paraId="21CAC085" w14:textId="2F01C3E3" w:rsidR="00127F6D" w:rsidRPr="003D3675" w:rsidRDefault="003D3675" w:rsidP="003D3675">
      <w:pPr>
        <w:pStyle w:val="Hyperlinktext"/>
        <w:rPr>
          <w:rStyle w:val="Hyperlink"/>
          <w:sz w:val="24"/>
          <w:u w:val="single"/>
        </w:rPr>
      </w:pPr>
      <w:r>
        <w:rPr>
          <w:rStyle w:val="Hyperlink"/>
          <w:sz w:val="24"/>
          <w:u w:val="single"/>
        </w:rPr>
        <w:lastRenderedPageBreak/>
        <w:fldChar w:fldCharType="begin"/>
      </w:r>
      <w:r>
        <w:rPr>
          <w:rStyle w:val="Hyperlink"/>
          <w:sz w:val="24"/>
          <w:u w:val="single"/>
        </w:rPr>
        <w:instrText xml:space="preserve"> HYPERLINK "http://www.humanservices.gov.au/" </w:instrText>
      </w:r>
      <w:r>
        <w:rPr>
          <w:rStyle w:val="Hyperlink"/>
          <w:sz w:val="24"/>
          <w:u w:val="single"/>
        </w:rPr>
        <w:fldChar w:fldCharType="separate"/>
      </w:r>
      <w:r w:rsidR="00127F6D" w:rsidRPr="003D3675">
        <w:rPr>
          <w:rStyle w:val="Hyperlink"/>
          <w:sz w:val="24"/>
          <w:u w:val="single"/>
        </w:rPr>
        <w:t>Department of Human Services (DHS)</w:t>
      </w:r>
      <w:bookmarkEnd w:id="68"/>
    </w:p>
    <w:p w14:paraId="460D5838" w14:textId="73CB000F" w:rsidR="003248C8" w:rsidRPr="00C83FDA" w:rsidRDefault="003D3675" w:rsidP="00F8292A">
      <w:r>
        <w:rPr>
          <w:rStyle w:val="Hyperlink"/>
          <w:sz w:val="24"/>
          <w:u w:val="single"/>
        </w:rPr>
        <w:fldChar w:fldCharType="end"/>
      </w:r>
      <w:r w:rsidR="00127F6D" w:rsidRPr="00C83FDA">
        <w:t>DHS can help you with</w:t>
      </w:r>
      <w:r w:rsidR="00127F6D">
        <w:t xml:space="preserve"> </w:t>
      </w:r>
      <w:r w:rsidR="00127F6D" w:rsidRPr="00C83FDA">
        <w:t xml:space="preserve">Youth Allowance, </w:t>
      </w:r>
      <w:r w:rsidR="00095F99">
        <w:t xml:space="preserve">Pensioner Education </w:t>
      </w:r>
      <w:r w:rsidR="00AC3CCB">
        <w:t>Supplement</w:t>
      </w:r>
      <w:r w:rsidR="00095F99">
        <w:t xml:space="preserve">, </w:t>
      </w:r>
      <w:r w:rsidR="00127F6D">
        <w:t xml:space="preserve">Austudy, and </w:t>
      </w:r>
      <w:r w:rsidR="00127F6D" w:rsidRPr="00C83FDA">
        <w:t>ABSTUDY and other forms</w:t>
      </w:r>
      <w:r w:rsidR="00127F6D">
        <w:t xml:space="preserve"> </w:t>
      </w:r>
      <w:r w:rsidR="00127F6D" w:rsidRPr="00C83FDA">
        <w:t>of student income support assistance.</w:t>
      </w:r>
    </w:p>
    <w:p w14:paraId="08FE3C7B" w14:textId="77777777" w:rsidR="00127F6D" w:rsidRPr="00C83FDA" w:rsidRDefault="00127F6D" w:rsidP="0010184C">
      <w:pPr>
        <w:spacing w:after="0"/>
      </w:pPr>
      <w:r w:rsidRPr="00C83FDA">
        <w:t>Contact details:</w:t>
      </w:r>
    </w:p>
    <w:p w14:paraId="1A998998" w14:textId="77777777" w:rsidR="00127F6D" w:rsidRPr="00C83FDA" w:rsidRDefault="00127F6D" w:rsidP="00391769">
      <w:pPr>
        <w:pStyle w:val="ListParagraph"/>
        <w:widowControl w:val="0"/>
        <w:numPr>
          <w:ilvl w:val="0"/>
          <w:numId w:val="6"/>
        </w:numPr>
        <w:ind w:left="567" w:hanging="425"/>
      </w:pPr>
      <w:r w:rsidRPr="00C83FDA">
        <w:t>call 13 24 90 for information on Youth Allowance</w:t>
      </w:r>
      <w:r>
        <w:t xml:space="preserve"> </w:t>
      </w:r>
      <w:r w:rsidRPr="00C83FDA">
        <w:t>and Austudy</w:t>
      </w:r>
      <w:r>
        <w:t>,</w:t>
      </w:r>
    </w:p>
    <w:p w14:paraId="0F40538E" w14:textId="77777777" w:rsidR="00127F6D" w:rsidRPr="00C83FDA" w:rsidRDefault="00127F6D" w:rsidP="00391769">
      <w:pPr>
        <w:pStyle w:val="ListParagraph"/>
        <w:widowControl w:val="0"/>
        <w:numPr>
          <w:ilvl w:val="0"/>
          <w:numId w:val="6"/>
        </w:numPr>
        <w:ind w:left="567" w:hanging="425"/>
      </w:pPr>
      <w:r w:rsidRPr="00C83FDA">
        <w:t>Freecall™ 1800 132 317 for information on ABSTUDY</w:t>
      </w:r>
      <w:r>
        <w:t>,</w:t>
      </w:r>
    </w:p>
    <w:p w14:paraId="31D21F11" w14:textId="77777777" w:rsidR="00127F6D" w:rsidRPr="00C83FDA" w:rsidRDefault="00127F6D" w:rsidP="00391769">
      <w:pPr>
        <w:pStyle w:val="ListParagraph"/>
        <w:widowControl w:val="0"/>
        <w:numPr>
          <w:ilvl w:val="0"/>
          <w:numId w:val="6"/>
        </w:numPr>
        <w:ind w:left="567" w:hanging="425"/>
      </w:pPr>
      <w:r w:rsidRPr="00C83FDA">
        <w:t>Freecall™ 1800 810 586 for TTY* enquiries</w:t>
      </w:r>
      <w:r>
        <w:t xml:space="preserve">, or </w:t>
      </w:r>
    </w:p>
    <w:p w14:paraId="64FE96A8" w14:textId="77777777" w:rsidR="00127F6D" w:rsidRPr="00C83FDA" w:rsidRDefault="00127F6D" w:rsidP="00391769">
      <w:pPr>
        <w:pStyle w:val="ListParagraph"/>
        <w:widowControl w:val="0"/>
        <w:numPr>
          <w:ilvl w:val="0"/>
          <w:numId w:val="6"/>
        </w:numPr>
        <w:ind w:left="567" w:hanging="425"/>
      </w:pPr>
      <w:r w:rsidRPr="00C83FDA">
        <w:t>call 13 12 02 for information in languages other</w:t>
      </w:r>
      <w:r>
        <w:t xml:space="preserve"> </w:t>
      </w:r>
      <w:r w:rsidRPr="00C83FDA">
        <w:t>than English.</w:t>
      </w:r>
    </w:p>
    <w:p w14:paraId="15E68FD0" w14:textId="77777777" w:rsidR="00127F6D" w:rsidRPr="00C83FDA" w:rsidRDefault="00127F6D" w:rsidP="00127F6D">
      <w:r w:rsidRPr="00C83FDA">
        <w:t>*TTY is only for people who are deaf or who have a</w:t>
      </w:r>
      <w:r>
        <w:t xml:space="preserve"> </w:t>
      </w:r>
      <w:r w:rsidRPr="00C83FDA">
        <w:t>hearing or speech impediment. A TTY phone is required</w:t>
      </w:r>
      <w:r>
        <w:t xml:space="preserve"> </w:t>
      </w:r>
      <w:r w:rsidRPr="00C83FDA">
        <w:t>to use this service.</w:t>
      </w:r>
    </w:p>
    <w:bookmarkStart w:id="69" w:name="_Toc458419901"/>
    <w:p w14:paraId="4927DDCD" w14:textId="316DDCD2" w:rsidR="00127F6D" w:rsidRPr="004F59A0" w:rsidRDefault="00541DD2" w:rsidP="003D3675">
      <w:pPr>
        <w:pStyle w:val="Hyperlinktext"/>
        <w:rPr>
          <w:b/>
          <w:sz w:val="24"/>
        </w:rPr>
      </w:pPr>
      <w:r w:rsidRPr="003D3675">
        <w:rPr>
          <w:rStyle w:val="Hyperlink"/>
          <w:b w:val="0"/>
          <w:u w:val="single"/>
        </w:rPr>
        <w:fldChar w:fldCharType="begin"/>
      </w:r>
      <w:r w:rsidRPr="003D3675">
        <w:rPr>
          <w:rStyle w:val="Hyperlink"/>
          <w:b w:val="0"/>
          <w:u w:val="single"/>
        </w:rPr>
        <w:instrText xml:space="preserve"> HYPERLINK "https://www.homeaffairs.gov.au/" </w:instrText>
      </w:r>
      <w:r w:rsidRPr="003D3675">
        <w:rPr>
          <w:rStyle w:val="Hyperlink"/>
          <w:b w:val="0"/>
          <w:u w:val="single"/>
        </w:rPr>
        <w:fldChar w:fldCharType="separate"/>
      </w:r>
      <w:r w:rsidR="00127F6D" w:rsidRPr="003D3675">
        <w:rPr>
          <w:rStyle w:val="Hyperlink"/>
          <w:sz w:val="24"/>
          <w:u w:val="single"/>
        </w:rPr>
        <w:t xml:space="preserve">Department of </w:t>
      </w:r>
      <w:bookmarkEnd w:id="69"/>
      <w:r w:rsidR="00296506" w:rsidRPr="003D3675">
        <w:rPr>
          <w:rStyle w:val="Hyperlink"/>
          <w:sz w:val="24"/>
          <w:u w:val="single"/>
        </w:rPr>
        <w:t>Home Affairs</w:t>
      </w:r>
      <w:r w:rsidRPr="003D3675">
        <w:rPr>
          <w:rStyle w:val="Hyperlink"/>
          <w:b w:val="0"/>
          <w:u w:val="single"/>
        </w:rPr>
        <w:fldChar w:fldCharType="end"/>
      </w:r>
      <w:r w:rsidR="00296506">
        <w:rPr>
          <w:b/>
          <w:sz w:val="24"/>
        </w:rPr>
        <w:t xml:space="preserve"> </w:t>
      </w:r>
    </w:p>
    <w:p w14:paraId="1974E701" w14:textId="57B48D07" w:rsidR="00127F6D" w:rsidRDefault="00296506" w:rsidP="00AF6DC3">
      <w:r>
        <w:t xml:space="preserve">Department of Home Affairs </w:t>
      </w:r>
      <w:r w:rsidR="00127F6D">
        <w:t xml:space="preserve">can help you with </w:t>
      </w:r>
      <w:r w:rsidR="00127F6D" w:rsidRPr="00C83FDA">
        <w:t>visas and Australian citizenship.</w:t>
      </w:r>
    </w:p>
    <w:p w14:paraId="34CEC98F" w14:textId="77777777" w:rsidR="00127F6D" w:rsidRPr="00C83FDA" w:rsidRDefault="00127F6D" w:rsidP="00AF6DC3">
      <w:r w:rsidRPr="00C83FDA">
        <w:t>Contact details:</w:t>
      </w:r>
    </w:p>
    <w:p w14:paraId="7C1755A0" w14:textId="4E2DEC42" w:rsidR="00127F6D" w:rsidRPr="00C83FDA" w:rsidRDefault="00127F6D" w:rsidP="00391769">
      <w:pPr>
        <w:pStyle w:val="ListParagraph"/>
        <w:widowControl w:val="0"/>
        <w:numPr>
          <w:ilvl w:val="0"/>
          <w:numId w:val="6"/>
        </w:numPr>
        <w:ind w:left="567" w:hanging="425"/>
      </w:pPr>
      <w:r w:rsidRPr="00C83FDA">
        <w:t>visit</w:t>
      </w:r>
      <w:r>
        <w:t xml:space="preserve"> </w:t>
      </w:r>
      <w:hyperlink r:id="rId84" w:history="1">
        <w:r w:rsidR="00896572" w:rsidRPr="006A6757">
          <w:rPr>
            <w:rStyle w:val="Hyperlink"/>
            <w:b w:val="0"/>
            <w:u w:val="single"/>
          </w:rPr>
          <w:t>Department of Home Affairs</w:t>
        </w:r>
      </w:hyperlink>
      <w:r w:rsidR="00896572">
        <w:t xml:space="preserve"> </w:t>
      </w:r>
      <w:r w:rsidRPr="00C83FDA">
        <w:t>for visa</w:t>
      </w:r>
      <w:r>
        <w:t xml:space="preserve"> </w:t>
      </w:r>
      <w:r w:rsidRPr="00C83FDA">
        <w:t>and citizenship information</w:t>
      </w:r>
      <w:r>
        <w:t xml:space="preserve">, or </w:t>
      </w:r>
    </w:p>
    <w:p w14:paraId="263CE3CC" w14:textId="77777777" w:rsidR="00127F6D" w:rsidRPr="002C0FA2" w:rsidRDefault="00127F6D" w:rsidP="00391769">
      <w:pPr>
        <w:pStyle w:val="ListParagraph"/>
        <w:widowControl w:val="0"/>
        <w:numPr>
          <w:ilvl w:val="0"/>
          <w:numId w:val="6"/>
        </w:numPr>
        <w:ind w:left="567" w:hanging="425"/>
      </w:pPr>
      <w:r w:rsidRPr="00C83FDA">
        <w:t>cal</w:t>
      </w:r>
      <w:r>
        <w:t>l</w:t>
      </w:r>
      <w:r w:rsidRPr="00C83FDA">
        <w:t xml:space="preserve"> 13 18 81 for visa and citizenship information.</w:t>
      </w:r>
    </w:p>
    <w:p w14:paraId="5C91FB57" w14:textId="5872E829" w:rsidR="002A1B47" w:rsidRDefault="002A1B47" w:rsidP="005E63F7">
      <w:pPr>
        <w:pStyle w:val="Heading2"/>
      </w:pPr>
      <w:bookmarkStart w:id="70" w:name="_Toc29971024"/>
      <w:r w:rsidRPr="002A1B47">
        <w:t>Use of personal information</w:t>
      </w:r>
      <w:bookmarkEnd w:id="70"/>
    </w:p>
    <w:p w14:paraId="4B414995" w14:textId="2011D2DC" w:rsidR="002A1B47" w:rsidRPr="002A1B47" w:rsidRDefault="002A1B47" w:rsidP="005E63F7">
      <w:pPr>
        <w:spacing w:after="0"/>
      </w:pPr>
      <w:r w:rsidRPr="002A1B47">
        <w:t>Your personal information, including your TFN, is protected by law,</w:t>
      </w:r>
      <w:r>
        <w:t xml:space="preserve"> </w:t>
      </w:r>
      <w:r w:rsidRPr="002A1B47">
        <w:t xml:space="preserve">including the </w:t>
      </w:r>
      <w:r w:rsidRPr="002A1B47">
        <w:rPr>
          <w:i/>
        </w:rPr>
        <w:t>Privacy Act 1988</w:t>
      </w:r>
      <w:r w:rsidRPr="002A1B47">
        <w:t>, and is collected by the Australian</w:t>
      </w:r>
      <w:r>
        <w:t xml:space="preserve"> </w:t>
      </w:r>
      <w:r w:rsidRPr="002A1B47">
        <w:t>Government Department of Employment, Skills, Small and Family Business (the</w:t>
      </w:r>
      <w:r>
        <w:t xml:space="preserve"> D</w:t>
      </w:r>
      <w:r w:rsidRPr="002A1B47">
        <w:t>epartment) (GPO Box 9880, Canberra ACT 2601), for the purpose of</w:t>
      </w:r>
      <w:r>
        <w:t xml:space="preserve"> </w:t>
      </w:r>
      <w:r w:rsidRPr="002A1B47">
        <w:t>administering the</w:t>
      </w:r>
      <w:r w:rsidR="0047694E" w:rsidRPr="0047694E">
        <w:t xml:space="preserve"> </w:t>
      </w:r>
      <w:r w:rsidR="0047694E">
        <w:t>VET Student Loans program</w:t>
      </w:r>
      <w:r w:rsidRPr="002A1B47">
        <w:t>, which includes</w:t>
      </w:r>
      <w:r>
        <w:t xml:space="preserve"> </w:t>
      </w:r>
      <w:r w:rsidRPr="002A1B47">
        <w:t xml:space="preserve">verifying your eligibility for a loan </w:t>
      </w:r>
      <w:r w:rsidR="00615118" w:rsidRPr="002A1B47">
        <w:t xml:space="preserve">and </w:t>
      </w:r>
      <w:r w:rsidR="008C2428" w:rsidRPr="002C0E0D">
        <w:t xml:space="preserve">repayments of amounts in discharge </w:t>
      </w:r>
      <w:r w:rsidR="00CA7CAF" w:rsidRPr="002C0E0D">
        <w:t>of yo</w:t>
      </w:r>
      <w:r w:rsidR="008C2428" w:rsidRPr="002C0E0D">
        <w:t>u</w:t>
      </w:r>
      <w:r w:rsidR="00CA7CAF" w:rsidRPr="002C0E0D">
        <w:t>r</w:t>
      </w:r>
      <w:r w:rsidR="008C2428" w:rsidRPr="002C0E0D">
        <w:t xml:space="preserve"> VET student loan debt (including if you are residing overseas)</w:t>
      </w:r>
      <w:r w:rsidR="008C2428">
        <w:t xml:space="preserve"> </w:t>
      </w:r>
      <w:r w:rsidRPr="002A1B47">
        <w:t xml:space="preserve">under the </w:t>
      </w:r>
      <w:r w:rsidRPr="002A1B47">
        <w:rPr>
          <w:i/>
        </w:rPr>
        <w:t>VET Student Loans Act 2016</w:t>
      </w:r>
      <w:r>
        <w:t xml:space="preserve"> </w:t>
      </w:r>
      <w:r w:rsidRPr="002A1B47">
        <w:t xml:space="preserve">(the VSL Act). The </w:t>
      </w:r>
      <w:r w:rsidR="0047694E">
        <w:t>D</w:t>
      </w:r>
      <w:r w:rsidRPr="002A1B47">
        <w:t>epartment also collects your personal</w:t>
      </w:r>
      <w:r>
        <w:t xml:space="preserve"> </w:t>
      </w:r>
      <w:r w:rsidRPr="002A1B47">
        <w:t>information for the purpose of research, statistics, policy formation and</w:t>
      </w:r>
      <w:r>
        <w:t xml:space="preserve"> </w:t>
      </w:r>
      <w:r w:rsidRPr="002A1B47">
        <w:t>broader HELP program management. The collection, use and disclosure of your</w:t>
      </w:r>
      <w:r>
        <w:t xml:space="preserve"> </w:t>
      </w:r>
      <w:r w:rsidRPr="002A1B47">
        <w:t xml:space="preserve">personal information is </w:t>
      </w:r>
      <w:r w:rsidRPr="002C0E0D">
        <w:t>authori</w:t>
      </w:r>
      <w:r w:rsidR="00CA7CAF" w:rsidRPr="002C0E0D">
        <w:t>s</w:t>
      </w:r>
      <w:r w:rsidRPr="002C0E0D">
        <w:t>ed</w:t>
      </w:r>
      <w:r w:rsidRPr="002A1B47">
        <w:t xml:space="preserve"> under Part 9 of the VSL Act and Division</w:t>
      </w:r>
      <w:r>
        <w:t xml:space="preserve"> </w:t>
      </w:r>
      <w:r w:rsidRPr="002A1B47">
        <w:t xml:space="preserve">180 of </w:t>
      </w:r>
      <w:r w:rsidR="0047694E">
        <w:t xml:space="preserve">the </w:t>
      </w:r>
      <w:r w:rsidR="0047694E" w:rsidRPr="00615118">
        <w:rPr>
          <w:i/>
        </w:rPr>
        <w:t>Higher Education Support Act 2003</w:t>
      </w:r>
      <w:r w:rsidR="0047694E">
        <w:t xml:space="preserve"> (</w:t>
      </w:r>
      <w:r w:rsidR="0047694E" w:rsidRPr="002A1B47">
        <w:t>HESA</w:t>
      </w:r>
      <w:r w:rsidR="0047694E">
        <w:t>)</w:t>
      </w:r>
      <w:r w:rsidR="0047694E" w:rsidRPr="002A1B47">
        <w:t>.</w:t>
      </w:r>
    </w:p>
    <w:p w14:paraId="624752D7" w14:textId="2AEA7E5D" w:rsidR="002A1B47" w:rsidRPr="002A1B47" w:rsidRDefault="002A1B47" w:rsidP="00B6262D">
      <w:pPr>
        <w:spacing w:before="120" w:after="0"/>
      </w:pPr>
      <w:r w:rsidRPr="002A1B47">
        <w:t>The Department may disclose your information to Australian Government agencies, including</w:t>
      </w:r>
      <w:r w:rsidR="00CA7CAF">
        <w:t xml:space="preserve"> </w:t>
      </w:r>
      <w:r w:rsidR="00CA7CAF" w:rsidRPr="005E63F7">
        <w:t>but not limited to</w:t>
      </w:r>
      <w:r w:rsidRPr="002C0E0D">
        <w:t>:</w:t>
      </w:r>
    </w:p>
    <w:p w14:paraId="6541FEB6" w14:textId="77777777" w:rsidR="002A1B47" w:rsidRPr="002A1B47" w:rsidRDefault="002A1B47" w:rsidP="002A1B47">
      <w:pPr>
        <w:spacing w:after="0"/>
      </w:pPr>
      <w:r w:rsidRPr="002A1B47">
        <w:t>• the ATO for the purposes of calculating and administering your VET Student Loan debt;</w:t>
      </w:r>
    </w:p>
    <w:p w14:paraId="2919D527" w14:textId="55EE6F40" w:rsidR="002A1B47" w:rsidRPr="002A1B47" w:rsidRDefault="002A1B47" w:rsidP="002A1B47">
      <w:pPr>
        <w:spacing w:after="0"/>
      </w:pPr>
      <w:r w:rsidRPr="002A1B47">
        <w:t>• the Department of Human Services for the purposes of pre-populating your claim form for a student payment and assessing or</w:t>
      </w:r>
      <w:r w:rsidR="00B6262D">
        <w:t xml:space="preserve"> </w:t>
      </w:r>
      <w:r w:rsidRPr="002A1B47">
        <w:t>reviewing your eligibility or entitlement for a student payment; and</w:t>
      </w:r>
    </w:p>
    <w:p w14:paraId="5F12F569" w14:textId="5BF11A30" w:rsidR="002A1B47" w:rsidRDefault="002A1B47" w:rsidP="002A1B47">
      <w:pPr>
        <w:spacing w:after="0"/>
      </w:pPr>
      <w:r w:rsidRPr="002A1B47">
        <w:t>• the Commonwealth Ombudsman if you lodge a complaint in relation to your VET Student Loan or compliance by your provider with the VSL Act.</w:t>
      </w:r>
    </w:p>
    <w:p w14:paraId="4B867BED" w14:textId="77777777" w:rsidR="00681AA6" w:rsidRPr="002A1B47" w:rsidRDefault="00681AA6" w:rsidP="002A1B47">
      <w:pPr>
        <w:spacing w:after="0"/>
      </w:pPr>
    </w:p>
    <w:p w14:paraId="20A09CB2" w14:textId="0264D6D4" w:rsidR="00845A75" w:rsidRDefault="002A1B47" w:rsidP="002A1B47">
      <w:r w:rsidRPr="002C0E0D">
        <w:t xml:space="preserve">Your personal information may also be disclosed to </w:t>
      </w:r>
      <w:r w:rsidR="00EA56F9" w:rsidRPr="002C0E0D">
        <w:t xml:space="preserve">the VSL Tuition Protection Director </w:t>
      </w:r>
      <w:r w:rsidRPr="002C0E0D">
        <w:t xml:space="preserve">for the purposes of administering </w:t>
      </w:r>
      <w:r w:rsidR="00845A75" w:rsidRPr="002C0E0D">
        <w:t xml:space="preserve">arrangements relating to </w:t>
      </w:r>
      <w:r w:rsidR="00CA7CAF" w:rsidRPr="002C0E0D">
        <w:t>tuition protection under the VSL</w:t>
      </w:r>
      <w:r w:rsidR="00845A75" w:rsidRPr="002C0E0D">
        <w:t xml:space="preserve"> Act </w:t>
      </w:r>
      <w:r w:rsidRPr="002C0E0D">
        <w:t>if required.</w:t>
      </w:r>
      <w:r w:rsidRPr="002A1B47">
        <w:t xml:space="preserve"> </w:t>
      </w:r>
    </w:p>
    <w:p w14:paraId="796C3767" w14:textId="77777777" w:rsidR="00845A75" w:rsidRDefault="002A1B47" w:rsidP="002A1B47">
      <w:r w:rsidRPr="002A1B47">
        <w:t>The Department may also disclose your information to a domestic entity (other than the ATO) or to an</w:t>
      </w:r>
      <w:r w:rsidR="00B6262D">
        <w:t xml:space="preserve"> </w:t>
      </w:r>
      <w:r w:rsidRPr="002A1B47">
        <w:t xml:space="preserve">overseas entity for the purposes of VET Student Loan debt collection. </w:t>
      </w:r>
    </w:p>
    <w:p w14:paraId="42A61252" w14:textId="132123EF" w:rsidR="002A1B47" w:rsidRPr="002A1B47" w:rsidRDefault="002A1B47" w:rsidP="002A1B47">
      <w:r w:rsidRPr="002A1B47">
        <w:lastRenderedPageBreak/>
        <w:t>The Department will not disclose your personal information for any other purpose</w:t>
      </w:r>
      <w:r w:rsidR="00B6262D">
        <w:t xml:space="preserve"> </w:t>
      </w:r>
      <w:r w:rsidRPr="002A1B47">
        <w:t>without first seeking your consent, unless that disclosure is authorised or required by law.</w:t>
      </w:r>
    </w:p>
    <w:p w14:paraId="09BFA6D7" w14:textId="24FD8668" w:rsidR="002A1B47" w:rsidRPr="007F2C2C" w:rsidRDefault="002A1B47" w:rsidP="002A1B47">
      <w:r w:rsidRPr="002A1B47">
        <w:t xml:space="preserve">You can find more information about the way in which the Department will manage your personal information, including how to access and correct your information, and how to make a complaint, in the Department’s privacy policy at </w:t>
      </w:r>
      <w:hyperlink r:id="rId85" w:history="1">
        <w:r w:rsidR="003D3675" w:rsidRPr="003D3675">
          <w:rPr>
            <w:rStyle w:val="HyperlinktextChar"/>
          </w:rPr>
          <w:t>www.employment.gov.au/privacy</w:t>
        </w:r>
      </w:hyperlink>
      <w:r w:rsidRPr="002A1B47">
        <w:t>, or by</w:t>
      </w:r>
      <w:r w:rsidR="00B6262D">
        <w:t xml:space="preserve"> </w:t>
      </w:r>
      <w:r w:rsidRPr="002A1B47">
        <w:t>requesting a copy from the Department at privacy@employment.gov.au.</w:t>
      </w:r>
      <w:r w:rsidR="007F2C2C">
        <w:t xml:space="preserve"> </w:t>
      </w:r>
      <w:r w:rsidR="007F2C2C" w:rsidRPr="002C0E0D">
        <w:t xml:space="preserve">Please also refer to Part 9 of the </w:t>
      </w:r>
      <w:hyperlink r:id="rId86" w:history="1">
        <w:r w:rsidR="007F2C2C" w:rsidRPr="003D3675">
          <w:rPr>
            <w:rStyle w:val="HyperlinktextChar"/>
          </w:rPr>
          <w:t>VSL Act</w:t>
        </w:r>
      </w:hyperlink>
      <w:r w:rsidR="007F2C2C" w:rsidRPr="002C0E0D">
        <w:rPr>
          <w:rStyle w:val="Hyperlink"/>
          <w:b w:val="0"/>
          <w:iCs/>
        </w:rPr>
        <w:t xml:space="preserve"> and Division 180 of </w:t>
      </w:r>
      <w:hyperlink r:id="rId87" w:history="1">
        <w:r w:rsidR="007F2C2C" w:rsidRPr="003D3675">
          <w:rPr>
            <w:rStyle w:val="HyperlinktextChar"/>
          </w:rPr>
          <w:t>HESA</w:t>
        </w:r>
      </w:hyperlink>
      <w:r w:rsidR="007F2C2C" w:rsidRPr="002C0E0D">
        <w:rPr>
          <w:rStyle w:val="Hyperlink"/>
          <w:b w:val="0"/>
          <w:iCs/>
        </w:rPr>
        <w:t>.</w:t>
      </w:r>
      <w:r w:rsidR="007F2C2C" w:rsidRPr="00AE6AE7">
        <w:rPr>
          <w:rStyle w:val="Hyperlink"/>
          <w:b w:val="0"/>
          <w:iCs/>
        </w:rPr>
        <w:t xml:space="preserve"> </w:t>
      </w:r>
    </w:p>
    <w:p w14:paraId="08FBC894" w14:textId="06A0A977" w:rsidR="00127F6D" w:rsidRPr="00540095" w:rsidRDefault="00127F6D" w:rsidP="0043176C">
      <w:pPr>
        <w:rPr>
          <w:b/>
        </w:rPr>
      </w:pPr>
      <w:r w:rsidRPr="00540095">
        <w:rPr>
          <w:b/>
        </w:rPr>
        <w:t>NOTES</w:t>
      </w:r>
    </w:p>
    <w:p w14:paraId="35C13AF9" w14:textId="2D8D58CD" w:rsidR="00AF0549" w:rsidRPr="009341A7" w:rsidRDefault="00127F6D" w:rsidP="00D30AAE">
      <w:r w:rsidRPr="00B15495">
        <w:t>Record your provider’s details here, and other notes to assist you in decision-making.</w:t>
      </w:r>
    </w:p>
    <w:sectPr w:rsidR="00AF0549" w:rsidRPr="009341A7" w:rsidSect="00E25765">
      <w:headerReference w:type="default" r:id="rId88"/>
      <w:footerReference w:type="default" r:id="rId89"/>
      <w:type w:val="continuous"/>
      <w:pgSz w:w="11906" w:h="16838"/>
      <w:pgMar w:top="851" w:right="1440" w:bottom="1276" w:left="1440"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232D52" w14:textId="77777777" w:rsidR="00C568AA" w:rsidRDefault="00C568AA" w:rsidP="00130923">
      <w:pPr>
        <w:spacing w:after="0" w:line="240" w:lineRule="auto"/>
      </w:pPr>
      <w:r>
        <w:separator/>
      </w:r>
    </w:p>
  </w:endnote>
  <w:endnote w:type="continuationSeparator" w:id="0">
    <w:p w14:paraId="5EAF0567" w14:textId="77777777" w:rsidR="00C568AA" w:rsidRDefault="00C568AA" w:rsidP="00130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ews Gothic Com Light">
    <w:altName w:val="News Gothic Com Ligh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47495" w14:textId="31B59283" w:rsidR="00C568AA" w:rsidRPr="00721254" w:rsidRDefault="00C568AA" w:rsidP="009E592B">
    <w:pPr>
      <w:pStyle w:val="Footer"/>
      <w:tabs>
        <w:tab w:val="clear" w:pos="4513"/>
        <w:tab w:val="clear" w:pos="9026"/>
        <w:tab w:val="right" w:pos="14884"/>
      </w:tabs>
      <w:spacing w:before="360"/>
      <w:jc w:val="right"/>
      <w:rPr>
        <w:b/>
      </w:rPr>
    </w:pPr>
    <w:r>
      <w:rPr>
        <w:noProof/>
        <w:lang w:eastAsia="en-AU"/>
      </w:rPr>
      <w:drawing>
        <wp:anchor distT="0" distB="0" distL="114300" distR="114300" simplePos="0" relativeHeight="251662336" behindDoc="1" locked="0" layoutInCell="1" allowOverlap="1" wp14:anchorId="27C9DB4F" wp14:editId="57849F87">
          <wp:simplePos x="0" y="0"/>
          <wp:positionH relativeFrom="page">
            <wp:align>left</wp:align>
          </wp:positionH>
          <wp:positionV relativeFrom="paragraph">
            <wp:posOffset>130810</wp:posOffset>
          </wp:positionV>
          <wp:extent cx="7559675" cy="457200"/>
          <wp:effectExtent l="0" t="0" r="3175" b="0"/>
          <wp:wrapNone/>
          <wp:docPr id="2" name="Picture 2" descr="Do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Work in Progress\_Education\ED16-0251 VET Student Loan Material\ED16-0251_Report Template\links\ED16-0251 VET Student Loan Material_Report Template_Footer_01.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30435"/>
                  <a:stretch/>
                </pic:blipFill>
                <pic:spPr bwMode="auto">
                  <a:xfrm>
                    <a:off x="0" y="0"/>
                    <a:ext cx="7559675" cy="4572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9E592B">
      <w:rPr>
        <w:b/>
      </w:rPr>
      <w:t xml:space="preserve"> </w:t>
    </w:r>
    <w:r>
      <w:rPr>
        <w:b/>
      </w:rPr>
      <w:t>V</w:t>
    </w:r>
    <w:r w:rsidRPr="00721254">
      <w:rPr>
        <w:b/>
      </w:rPr>
      <w:t xml:space="preserve">ET Student Loans </w:t>
    </w:r>
    <w:r w:rsidRPr="00721254">
      <w:rPr>
        <w:rFonts w:cstheme="minorHAnsi"/>
        <w:b/>
      </w:rPr>
      <w:t>|</w:t>
    </w:r>
    <w:r w:rsidRPr="00721254">
      <w:rPr>
        <w:b/>
      </w:rPr>
      <w:t xml:space="preserve"> </w:t>
    </w:r>
    <w:r>
      <w:rPr>
        <w:b/>
      </w:rPr>
      <w:t>Information Booklet</w:t>
    </w:r>
    <w:r w:rsidRPr="00721254">
      <w:rPr>
        <w:b/>
      </w:rPr>
      <w:t xml:space="preserve"> </w:t>
    </w:r>
    <w:r w:rsidRPr="00721254">
      <w:rPr>
        <w:rFonts w:cstheme="minorHAnsi"/>
        <w:b/>
      </w:rPr>
      <w:t>|</w:t>
    </w:r>
    <w:r w:rsidRPr="00721254">
      <w:rPr>
        <w:b/>
      </w:rPr>
      <w:t xml:space="preserve"> Version </w:t>
    </w:r>
    <w:r>
      <w:rPr>
        <w:b/>
      </w:rPr>
      <w:t>4.0</w:t>
    </w:r>
    <w:sdt>
      <w:sdtPr>
        <w:rPr>
          <w:b/>
        </w:rPr>
        <w:id w:val="191884294"/>
        <w:docPartObj>
          <w:docPartGallery w:val="Page Numbers (Bottom of Page)"/>
          <w:docPartUnique/>
        </w:docPartObj>
      </w:sdtPr>
      <w:sdtEndPr>
        <w:rPr>
          <w:noProof/>
        </w:rPr>
      </w:sdtEndPr>
      <w:sdtContent>
        <w:r w:rsidRPr="00721254">
          <w:rPr>
            <w:b/>
          </w:rPr>
          <w:t xml:space="preserve"> </w:t>
        </w:r>
        <w:r>
          <w:rPr>
            <w:b/>
          </w:rPr>
          <w:t>–</w:t>
        </w:r>
        <w:r w:rsidRPr="00721254">
          <w:rPr>
            <w:b/>
          </w:rPr>
          <w:t xml:space="preserve"> </w:t>
        </w:r>
        <w:r>
          <w:rPr>
            <w:b/>
          </w:rPr>
          <w:t>January</w:t>
        </w:r>
        <w:r w:rsidRPr="00721254">
          <w:rPr>
            <w:b/>
          </w:rPr>
          <w:t xml:space="preserve"> 20</w:t>
        </w:r>
        <w:r>
          <w:rPr>
            <w:b/>
          </w:rPr>
          <w:t>20</w:t>
        </w:r>
        <w:r w:rsidRPr="00721254">
          <w:rPr>
            <w:b/>
          </w:rPr>
          <w:t xml:space="preserve"> </w:t>
        </w:r>
        <w:r w:rsidRPr="00721254">
          <w:rPr>
            <w:rFonts w:cstheme="minorHAnsi"/>
            <w:b/>
          </w:rPr>
          <w:t xml:space="preserve">| </w:t>
        </w:r>
        <w:sdt>
          <w:sdtPr>
            <w:rPr>
              <w:b/>
            </w:rPr>
            <w:id w:val="205448411"/>
            <w:docPartObj>
              <w:docPartGallery w:val="Page Numbers (Bottom of Page)"/>
              <w:docPartUnique/>
            </w:docPartObj>
          </w:sdtPr>
          <w:sdtEndPr>
            <w:rPr>
              <w:noProof/>
            </w:rPr>
          </w:sdtEndPr>
          <w:sdtContent>
            <w:r w:rsidRPr="00721254">
              <w:rPr>
                <w:b/>
              </w:rPr>
              <w:fldChar w:fldCharType="begin"/>
            </w:r>
            <w:r w:rsidRPr="00721254">
              <w:rPr>
                <w:b/>
              </w:rPr>
              <w:instrText xml:space="preserve"> PAGE   \* MERGEFORMAT </w:instrText>
            </w:r>
            <w:r w:rsidRPr="00721254">
              <w:rPr>
                <w:b/>
              </w:rPr>
              <w:fldChar w:fldCharType="separate"/>
            </w:r>
            <w:r w:rsidR="005F289F">
              <w:rPr>
                <w:b/>
                <w:noProof/>
              </w:rPr>
              <w:t>1</w:t>
            </w:r>
            <w:r w:rsidRPr="00721254">
              <w:rPr>
                <w:b/>
                <w:noProof/>
              </w:rPr>
              <w:fldChar w:fldCharType="end"/>
            </w:r>
          </w:sdtContent>
        </w:sdt>
      </w:sdtContent>
    </w:sdt>
  </w:p>
  <w:p w14:paraId="63F67DBB" w14:textId="5C21C737" w:rsidR="00C568AA" w:rsidRDefault="00C568AA" w:rsidP="009E592B">
    <w:pPr>
      <w:pStyle w:val="Footer"/>
      <w:spacing w:before="120"/>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45F31" w14:textId="77777777" w:rsidR="00C568AA" w:rsidRDefault="00C568AA">
    <w:pPr>
      <w:pStyle w:val="Footer"/>
    </w:pPr>
    <w:r>
      <w:rPr>
        <w:noProof/>
        <w:lang w:eastAsia="en-AU"/>
      </w:rPr>
      <w:drawing>
        <wp:anchor distT="0" distB="0" distL="114300" distR="114300" simplePos="0" relativeHeight="251664384" behindDoc="1" locked="0" layoutInCell="1" allowOverlap="1" wp14:anchorId="444BDAFD" wp14:editId="2D1CF8AC">
          <wp:simplePos x="0" y="0"/>
          <wp:positionH relativeFrom="column">
            <wp:posOffset>-977900</wp:posOffset>
          </wp:positionH>
          <wp:positionV relativeFrom="paragraph">
            <wp:posOffset>-46990</wp:posOffset>
          </wp:positionV>
          <wp:extent cx="7559675" cy="636905"/>
          <wp:effectExtent l="0" t="0" r="3175" b="0"/>
          <wp:wrapNone/>
          <wp:docPr id="4" name="Picture 4" descr="Do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Work in Progress\_Education\ED16-0251 VET Student Loan Material\ED16-0251_Report Template\links\ED16-0251 VET Student Loan Material_Report Template_Footer_01.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59675" cy="63690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F86C6" w14:textId="77777777" w:rsidR="00C568AA" w:rsidRDefault="00C568AA" w:rsidP="00427C55">
    <w:pPr>
      <w:tabs>
        <w:tab w:val="center" w:pos="4513"/>
      </w:tabs>
    </w:pPr>
    <w:r>
      <w:rPr>
        <w:noProof/>
        <w:lang w:eastAsia="en-AU"/>
      </w:rPr>
      <w:drawing>
        <wp:anchor distT="0" distB="0" distL="114300" distR="114300" simplePos="0" relativeHeight="251661312" behindDoc="1" locked="0" layoutInCell="1" allowOverlap="1" wp14:anchorId="35B8A91B" wp14:editId="0F2D0D26">
          <wp:simplePos x="0" y="0"/>
          <wp:positionH relativeFrom="column">
            <wp:posOffset>-800100</wp:posOffset>
          </wp:positionH>
          <wp:positionV relativeFrom="paragraph">
            <wp:posOffset>179705</wp:posOffset>
          </wp:positionV>
          <wp:extent cx="7559675" cy="428625"/>
          <wp:effectExtent l="0" t="0" r="3175" b="9525"/>
          <wp:wrapNone/>
          <wp:docPr id="14" name="Picture 14" descr="Do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Work in Progress\_Education\ED16-0251 VET Student Loan Material\ED16-0251_Report Template\links\ED16-0251 VET Student Loan Material_Report Template_Footer_01.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32702"/>
                  <a:stretch/>
                </pic:blipFill>
                <pic:spPr bwMode="auto">
                  <a:xfrm>
                    <a:off x="0" y="0"/>
                    <a:ext cx="7559675" cy="4286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ab/>
    </w:r>
  </w:p>
  <w:p w14:paraId="751A0094" w14:textId="7F8AC11A" w:rsidR="00C568AA" w:rsidRDefault="00C568AA" w:rsidP="004A13B9">
    <w:pPr>
      <w:tabs>
        <w:tab w:val="center" w:pos="4513"/>
      </w:tabs>
      <w:jc w:val="right"/>
    </w:pPr>
    <w:r w:rsidRPr="00E25765">
      <w:rPr>
        <w:b/>
        <w:color w:val="FFFFFF" w:themeColor="background2"/>
      </w:rPr>
      <w:t xml:space="preserve">VET Student Loans | Information Booklet | Version </w:t>
    </w:r>
    <w:r>
      <w:rPr>
        <w:b/>
        <w:color w:val="FFFFFF" w:themeColor="background2"/>
      </w:rPr>
      <w:t>4.0</w:t>
    </w:r>
    <w:sdt>
      <w:sdtPr>
        <w:rPr>
          <w:b/>
          <w:color w:val="FFFFFF" w:themeColor="background2"/>
        </w:rPr>
        <w:id w:val="-593473860"/>
        <w:docPartObj>
          <w:docPartGallery w:val="Page Numbers (Bottom of Page)"/>
          <w:docPartUnique/>
        </w:docPartObj>
      </w:sdtPr>
      <w:sdtEndPr/>
      <w:sdtContent>
        <w:r>
          <w:rPr>
            <w:b/>
            <w:color w:val="FFFFFF" w:themeColor="background2"/>
          </w:rPr>
          <w:t xml:space="preserve"> – January</w:t>
        </w:r>
        <w:r w:rsidRPr="00E25765">
          <w:rPr>
            <w:b/>
            <w:color w:val="FFFFFF" w:themeColor="background2"/>
          </w:rPr>
          <w:t xml:space="preserve"> 20</w:t>
        </w:r>
        <w:r>
          <w:rPr>
            <w:b/>
            <w:color w:val="FFFFFF" w:themeColor="background2"/>
          </w:rPr>
          <w:t>20</w:t>
        </w:r>
        <w:r w:rsidRPr="00E25765">
          <w:rPr>
            <w:b/>
            <w:color w:val="FFFFFF" w:themeColor="background2"/>
          </w:rPr>
          <w:t xml:space="preserve"> | </w:t>
        </w:r>
        <w:sdt>
          <w:sdtPr>
            <w:rPr>
              <w:b/>
              <w:color w:val="FFFFFF" w:themeColor="background2"/>
            </w:rPr>
            <w:id w:val="-859048685"/>
            <w:docPartObj>
              <w:docPartGallery w:val="Page Numbers (Bottom of Page)"/>
              <w:docPartUnique/>
            </w:docPartObj>
          </w:sdtPr>
          <w:sdtEndPr/>
          <w:sdtContent>
            <w:r w:rsidRPr="00E25765">
              <w:rPr>
                <w:b/>
                <w:color w:val="FFFFFF" w:themeColor="background2"/>
              </w:rPr>
              <w:fldChar w:fldCharType="begin"/>
            </w:r>
            <w:r w:rsidRPr="00E25765">
              <w:rPr>
                <w:b/>
                <w:color w:val="FFFFFF" w:themeColor="background2"/>
              </w:rPr>
              <w:instrText xml:space="preserve"> PAGE   \* MERGEFORMAT </w:instrText>
            </w:r>
            <w:r w:rsidRPr="00E25765">
              <w:rPr>
                <w:b/>
                <w:color w:val="FFFFFF" w:themeColor="background2"/>
              </w:rPr>
              <w:fldChar w:fldCharType="separate"/>
            </w:r>
            <w:r w:rsidR="005F289F">
              <w:rPr>
                <w:b/>
                <w:noProof/>
                <w:color w:val="FFFFFF" w:themeColor="background2"/>
              </w:rPr>
              <w:t>4</w:t>
            </w:r>
            <w:r w:rsidRPr="00E25765">
              <w:rPr>
                <w:color w:val="FFFFFF" w:themeColor="background2"/>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6BFBB" w14:textId="77777777" w:rsidR="00C568AA" w:rsidRDefault="00C568AA" w:rsidP="00130923">
      <w:pPr>
        <w:spacing w:after="0" w:line="240" w:lineRule="auto"/>
      </w:pPr>
      <w:r>
        <w:separator/>
      </w:r>
    </w:p>
  </w:footnote>
  <w:footnote w:type="continuationSeparator" w:id="0">
    <w:p w14:paraId="24C31525" w14:textId="77777777" w:rsidR="00C568AA" w:rsidRDefault="00C568AA" w:rsidP="00130923">
      <w:pPr>
        <w:spacing w:after="0" w:line="240" w:lineRule="auto"/>
      </w:pPr>
      <w:r>
        <w:continuationSeparator/>
      </w:r>
    </w:p>
  </w:footnote>
  <w:footnote w:id="1">
    <w:p w14:paraId="0C89EE29" w14:textId="77777777" w:rsidR="00C568AA" w:rsidRDefault="00C568AA">
      <w:pPr>
        <w:pStyle w:val="FootnoteText"/>
      </w:pPr>
      <w:r>
        <w:rPr>
          <w:rStyle w:val="FootnoteReference"/>
        </w:rPr>
        <w:footnoteRef/>
      </w:r>
      <w:r>
        <w:t xml:space="preserve"> A</w:t>
      </w:r>
      <w:r w:rsidRPr="000B3286">
        <w:t xml:space="preserve"> qualifying New Zealand citizen</w:t>
      </w:r>
      <w:r>
        <w:t xml:space="preserve"> is a New Zealand citizen who meets all of the following: </w:t>
      </w:r>
    </w:p>
    <w:p w14:paraId="2282544B" w14:textId="77777777" w:rsidR="00C568AA" w:rsidRPr="006737FF" w:rsidRDefault="00C568AA" w:rsidP="00F146C0">
      <w:pPr>
        <w:pStyle w:val="FootnoteText"/>
        <w:numPr>
          <w:ilvl w:val="0"/>
          <w:numId w:val="25"/>
        </w:numPr>
      </w:pPr>
      <w:r>
        <w:t xml:space="preserve">holds a special visa category, </w:t>
      </w:r>
      <w:r w:rsidRPr="0048737C">
        <w:t xml:space="preserve">such as the </w:t>
      </w:r>
      <w:r w:rsidRPr="006737FF">
        <w:rPr>
          <w:b/>
        </w:rPr>
        <w:t>New Zealand Special Category Visa (SCV)</w:t>
      </w:r>
      <w:r w:rsidRPr="006737FF">
        <w:t xml:space="preserve">; </w:t>
      </w:r>
    </w:p>
    <w:p w14:paraId="7CE879F7" w14:textId="77777777" w:rsidR="00C568AA" w:rsidRDefault="00C568AA" w:rsidP="00F146C0">
      <w:pPr>
        <w:pStyle w:val="FootnoteText"/>
        <w:numPr>
          <w:ilvl w:val="0"/>
          <w:numId w:val="25"/>
        </w:numPr>
      </w:pPr>
      <w:r>
        <w:t xml:space="preserve">has been usually resident in Australia for at least 10 years; </w:t>
      </w:r>
    </w:p>
    <w:p w14:paraId="7D9BE5D3" w14:textId="77777777" w:rsidR="00C568AA" w:rsidRDefault="00C568AA" w:rsidP="00F146C0">
      <w:pPr>
        <w:pStyle w:val="FootnoteText"/>
        <w:numPr>
          <w:ilvl w:val="0"/>
          <w:numId w:val="25"/>
        </w:numPr>
      </w:pPr>
      <w:r>
        <w:t xml:space="preserve">was a dependent child when he or she was first usually resident in Australia; </w:t>
      </w:r>
    </w:p>
    <w:p w14:paraId="60CCBB79" w14:textId="77777777" w:rsidR="00C568AA" w:rsidRDefault="00C568AA" w:rsidP="00F146C0">
      <w:pPr>
        <w:pStyle w:val="FootnoteText"/>
        <w:numPr>
          <w:ilvl w:val="0"/>
          <w:numId w:val="25"/>
        </w:numPr>
      </w:pPr>
      <w:r>
        <w:t>has been in Australia for periods totalling 8 years during the previous 10 years; and</w:t>
      </w:r>
    </w:p>
    <w:p w14:paraId="2940F97C" w14:textId="77777777" w:rsidR="00C568AA" w:rsidRDefault="00C568AA" w:rsidP="00F146C0">
      <w:pPr>
        <w:pStyle w:val="FootnoteText"/>
        <w:numPr>
          <w:ilvl w:val="0"/>
          <w:numId w:val="25"/>
        </w:numPr>
      </w:pPr>
      <w:r>
        <w:t xml:space="preserve">has been in Australia for periods totalling 18 months during the previous 2 years. </w:t>
      </w:r>
    </w:p>
  </w:footnote>
  <w:footnote w:id="2">
    <w:p w14:paraId="25D05E17" w14:textId="7AC16B3E" w:rsidR="00C568AA" w:rsidRDefault="00C568AA">
      <w:pPr>
        <w:pStyle w:val="FootnoteText"/>
      </w:pPr>
      <w:r>
        <w:rPr>
          <w:rStyle w:val="FootnoteReference"/>
        </w:rPr>
        <w:footnoteRef/>
      </w:r>
      <w:r>
        <w:t xml:space="preserve"> If your qualification is from overseas, then the certificate provided must be a letter or certificate issued by a Federal, State, or Territory government agency which assesses overseas qualifications and which shows your qualification has been determined to be equivalent or comparable to a qualification in the Australian Qualifications Framework at level 4 or above.</w:t>
      </w:r>
    </w:p>
  </w:footnote>
  <w:footnote w:id="3">
    <w:p w14:paraId="3CAFCC6F" w14:textId="77777777" w:rsidR="00C568AA" w:rsidRDefault="00C568AA">
      <w:pPr>
        <w:pStyle w:val="FootnoteText"/>
      </w:pPr>
      <w:r>
        <w:rPr>
          <w:rStyle w:val="FootnoteReference"/>
        </w:rPr>
        <w:footnoteRef/>
      </w:r>
      <w:r>
        <w:t xml:space="preserve"> Where these defined terms are also defined in legislation (e.g. the Act or the Rules), to the extent of any inconsistency between the definitions provided in this Glossary and in the legislation, the definition provided in the legislation prevails. </w:t>
      </w:r>
    </w:p>
  </w:footnote>
  <w:footnote w:id="4">
    <w:p w14:paraId="40134F32" w14:textId="63345340" w:rsidR="00C568AA" w:rsidRDefault="00C568AA" w:rsidP="007733CA">
      <w:r>
        <w:rPr>
          <w:rStyle w:val="FootnoteReference"/>
        </w:rPr>
        <w:footnoteRef/>
      </w:r>
      <w:r>
        <w:t xml:space="preserve"> </w:t>
      </w:r>
      <w:r w:rsidRPr="005E63F7">
        <w:rPr>
          <w:sz w:val="20"/>
          <w:szCs w:val="20"/>
          <w:lang w:eastAsia="en-AU"/>
        </w:rPr>
        <w:t>For students that have attained a</w:t>
      </w:r>
      <w:r w:rsidRPr="005E63F7">
        <w:rPr>
          <w:i/>
          <w:iCs/>
          <w:sz w:val="20"/>
          <w:szCs w:val="20"/>
          <w:lang w:eastAsia="en-AU"/>
        </w:rPr>
        <w:t xml:space="preserve"> Victorian Certificate of Applied Learning (VCAL) – </w:t>
      </w:r>
      <w:r w:rsidRPr="005E63F7">
        <w:rPr>
          <w:iCs/>
          <w:sz w:val="20"/>
          <w:szCs w:val="20"/>
          <w:lang w:eastAsia="en-AU"/>
        </w:rPr>
        <w:t>only the VCAL Senior and VCAL Intermediate levels meet this requirement.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D5B843" w14:textId="77777777" w:rsidR="00C568AA" w:rsidRDefault="00C568AA" w:rsidP="003124F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840E733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D980AE26"/>
    <w:lvl w:ilvl="0">
      <w:start w:val="1"/>
      <w:numFmt w:val="decimal"/>
      <w:lvlText w:val="%1."/>
      <w:lvlJc w:val="left"/>
      <w:pPr>
        <w:tabs>
          <w:tab w:val="num" w:pos="360"/>
        </w:tabs>
        <w:ind w:left="360" w:hanging="360"/>
      </w:pPr>
    </w:lvl>
  </w:abstractNum>
  <w:abstractNum w:abstractNumId="2" w15:restartNumberingAfterBreak="0">
    <w:nsid w:val="FFFFFF89"/>
    <w:multiLevelType w:val="singleLevel"/>
    <w:tmpl w:val="CAA81BC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34E7862"/>
    <w:multiLevelType w:val="hybridMultilevel"/>
    <w:tmpl w:val="553A0E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B614729"/>
    <w:multiLevelType w:val="hybridMultilevel"/>
    <w:tmpl w:val="489CE792"/>
    <w:lvl w:ilvl="0" w:tplc="33C8D1DC">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DAA665E"/>
    <w:multiLevelType w:val="hybridMultilevel"/>
    <w:tmpl w:val="F564B806"/>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6" w15:restartNumberingAfterBreak="0">
    <w:nsid w:val="16641DF2"/>
    <w:multiLevelType w:val="hybridMultilevel"/>
    <w:tmpl w:val="F7842D62"/>
    <w:lvl w:ilvl="0" w:tplc="7F847DE4">
      <w:start w:val="1"/>
      <w:numFmt w:val="decimal"/>
      <w:pStyle w:val="numberedpara"/>
      <w:lvlText w:val="%1."/>
      <w:lvlJc w:val="right"/>
      <w:pPr>
        <w:tabs>
          <w:tab w:val="num" w:pos="567"/>
        </w:tabs>
        <w:ind w:left="0" w:hanging="567"/>
      </w:pPr>
      <w:rPr>
        <w:rFonts w:ascii="Calibri" w:hAnsi="Calibri" w:cs="Times New Roman" w:hint="default"/>
        <w:b w:val="0"/>
        <w:i w:val="0"/>
        <w:color w:val="auto"/>
        <w:sz w:val="22"/>
      </w:rPr>
    </w:lvl>
    <w:lvl w:ilvl="1" w:tplc="0C090019">
      <w:start w:val="1"/>
      <w:numFmt w:val="lowerLetter"/>
      <w:lvlText w:val="%2."/>
      <w:lvlJc w:val="left"/>
      <w:pPr>
        <w:tabs>
          <w:tab w:val="num" w:pos="1440"/>
        </w:tabs>
        <w:ind w:left="1440" w:hanging="360"/>
      </w:pPr>
    </w:lvl>
    <w:lvl w:ilvl="2" w:tplc="0C09001B">
      <w:start w:val="1"/>
      <w:numFmt w:val="decimal"/>
      <w:lvlText w:val="%3."/>
      <w:lvlJc w:val="left"/>
      <w:pPr>
        <w:tabs>
          <w:tab w:val="num" w:pos="2160"/>
        </w:tabs>
        <w:ind w:left="2160" w:hanging="360"/>
      </w:pPr>
    </w:lvl>
    <w:lvl w:ilvl="3" w:tplc="0C09000F">
      <w:start w:val="1"/>
      <w:numFmt w:val="decimal"/>
      <w:lvlText w:val="%4."/>
      <w:lvlJc w:val="left"/>
      <w:pPr>
        <w:tabs>
          <w:tab w:val="num" w:pos="2880"/>
        </w:tabs>
        <w:ind w:left="2880" w:hanging="360"/>
      </w:pPr>
    </w:lvl>
    <w:lvl w:ilvl="4" w:tplc="0C090019">
      <w:start w:val="1"/>
      <w:numFmt w:val="decimal"/>
      <w:lvlText w:val="%5."/>
      <w:lvlJc w:val="left"/>
      <w:pPr>
        <w:tabs>
          <w:tab w:val="num" w:pos="3600"/>
        </w:tabs>
        <w:ind w:left="3600" w:hanging="360"/>
      </w:pPr>
    </w:lvl>
    <w:lvl w:ilvl="5" w:tplc="0C09001B">
      <w:start w:val="1"/>
      <w:numFmt w:val="decimal"/>
      <w:lvlText w:val="%6."/>
      <w:lvlJc w:val="left"/>
      <w:pPr>
        <w:tabs>
          <w:tab w:val="num" w:pos="4320"/>
        </w:tabs>
        <w:ind w:left="4320" w:hanging="360"/>
      </w:pPr>
    </w:lvl>
    <w:lvl w:ilvl="6" w:tplc="0C09000F">
      <w:start w:val="1"/>
      <w:numFmt w:val="decimal"/>
      <w:lvlText w:val="%7."/>
      <w:lvlJc w:val="left"/>
      <w:pPr>
        <w:tabs>
          <w:tab w:val="num" w:pos="5040"/>
        </w:tabs>
        <w:ind w:left="5040" w:hanging="360"/>
      </w:pPr>
    </w:lvl>
    <w:lvl w:ilvl="7" w:tplc="0C090019">
      <w:start w:val="1"/>
      <w:numFmt w:val="decimal"/>
      <w:lvlText w:val="%8."/>
      <w:lvlJc w:val="left"/>
      <w:pPr>
        <w:tabs>
          <w:tab w:val="num" w:pos="5760"/>
        </w:tabs>
        <w:ind w:left="5760" w:hanging="360"/>
      </w:pPr>
    </w:lvl>
    <w:lvl w:ilvl="8" w:tplc="0C09001B">
      <w:start w:val="1"/>
      <w:numFmt w:val="decimal"/>
      <w:lvlText w:val="%9."/>
      <w:lvlJc w:val="left"/>
      <w:pPr>
        <w:tabs>
          <w:tab w:val="num" w:pos="6480"/>
        </w:tabs>
        <w:ind w:left="6480" w:hanging="360"/>
      </w:pPr>
    </w:lvl>
  </w:abstractNum>
  <w:abstractNum w:abstractNumId="7" w15:restartNumberingAfterBreak="0">
    <w:nsid w:val="2222280D"/>
    <w:multiLevelType w:val="hybridMultilevel"/>
    <w:tmpl w:val="19C2A342"/>
    <w:lvl w:ilvl="0" w:tplc="33C8D1DC">
      <w:numFmt w:val="bullet"/>
      <w:lvlText w:val="•"/>
      <w:lvlJc w:val="left"/>
      <w:pPr>
        <w:ind w:left="-131" w:hanging="360"/>
      </w:pPr>
      <w:rPr>
        <w:rFonts w:ascii="Calibri" w:eastAsiaTheme="minorHAnsi" w:hAnsi="Calibri" w:cs="Calibri" w:hint="default"/>
      </w:rPr>
    </w:lvl>
    <w:lvl w:ilvl="1" w:tplc="0C090003" w:tentative="1">
      <w:start w:val="1"/>
      <w:numFmt w:val="bullet"/>
      <w:lvlText w:val="o"/>
      <w:lvlJc w:val="left"/>
      <w:pPr>
        <w:ind w:left="589" w:hanging="360"/>
      </w:pPr>
      <w:rPr>
        <w:rFonts w:ascii="Courier New" w:hAnsi="Courier New" w:cs="Courier New" w:hint="default"/>
      </w:rPr>
    </w:lvl>
    <w:lvl w:ilvl="2" w:tplc="0C090005" w:tentative="1">
      <w:start w:val="1"/>
      <w:numFmt w:val="bullet"/>
      <w:lvlText w:val=""/>
      <w:lvlJc w:val="left"/>
      <w:pPr>
        <w:ind w:left="1309" w:hanging="360"/>
      </w:pPr>
      <w:rPr>
        <w:rFonts w:ascii="Wingdings" w:hAnsi="Wingdings" w:hint="default"/>
      </w:rPr>
    </w:lvl>
    <w:lvl w:ilvl="3" w:tplc="0C090001" w:tentative="1">
      <w:start w:val="1"/>
      <w:numFmt w:val="bullet"/>
      <w:lvlText w:val=""/>
      <w:lvlJc w:val="left"/>
      <w:pPr>
        <w:ind w:left="2029" w:hanging="360"/>
      </w:pPr>
      <w:rPr>
        <w:rFonts w:ascii="Symbol" w:hAnsi="Symbol" w:hint="default"/>
      </w:rPr>
    </w:lvl>
    <w:lvl w:ilvl="4" w:tplc="0C090003" w:tentative="1">
      <w:start w:val="1"/>
      <w:numFmt w:val="bullet"/>
      <w:lvlText w:val="o"/>
      <w:lvlJc w:val="left"/>
      <w:pPr>
        <w:ind w:left="2749" w:hanging="360"/>
      </w:pPr>
      <w:rPr>
        <w:rFonts w:ascii="Courier New" w:hAnsi="Courier New" w:cs="Courier New" w:hint="default"/>
      </w:rPr>
    </w:lvl>
    <w:lvl w:ilvl="5" w:tplc="0C090005" w:tentative="1">
      <w:start w:val="1"/>
      <w:numFmt w:val="bullet"/>
      <w:lvlText w:val=""/>
      <w:lvlJc w:val="left"/>
      <w:pPr>
        <w:ind w:left="3469" w:hanging="360"/>
      </w:pPr>
      <w:rPr>
        <w:rFonts w:ascii="Wingdings" w:hAnsi="Wingdings" w:hint="default"/>
      </w:rPr>
    </w:lvl>
    <w:lvl w:ilvl="6" w:tplc="0C090001" w:tentative="1">
      <w:start w:val="1"/>
      <w:numFmt w:val="bullet"/>
      <w:lvlText w:val=""/>
      <w:lvlJc w:val="left"/>
      <w:pPr>
        <w:ind w:left="4189" w:hanging="360"/>
      </w:pPr>
      <w:rPr>
        <w:rFonts w:ascii="Symbol" w:hAnsi="Symbol" w:hint="default"/>
      </w:rPr>
    </w:lvl>
    <w:lvl w:ilvl="7" w:tplc="0C090003" w:tentative="1">
      <w:start w:val="1"/>
      <w:numFmt w:val="bullet"/>
      <w:lvlText w:val="o"/>
      <w:lvlJc w:val="left"/>
      <w:pPr>
        <w:ind w:left="4909" w:hanging="360"/>
      </w:pPr>
      <w:rPr>
        <w:rFonts w:ascii="Courier New" w:hAnsi="Courier New" w:cs="Courier New" w:hint="default"/>
      </w:rPr>
    </w:lvl>
    <w:lvl w:ilvl="8" w:tplc="0C090005" w:tentative="1">
      <w:start w:val="1"/>
      <w:numFmt w:val="bullet"/>
      <w:lvlText w:val=""/>
      <w:lvlJc w:val="left"/>
      <w:pPr>
        <w:ind w:left="5629" w:hanging="360"/>
      </w:pPr>
      <w:rPr>
        <w:rFonts w:ascii="Wingdings" w:hAnsi="Wingdings" w:hint="default"/>
      </w:rPr>
    </w:lvl>
  </w:abstractNum>
  <w:abstractNum w:abstractNumId="8" w15:restartNumberingAfterBreak="0">
    <w:nsid w:val="2BE76FAF"/>
    <w:multiLevelType w:val="hybridMultilevel"/>
    <w:tmpl w:val="A7F27966"/>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9" w15:restartNumberingAfterBreak="0">
    <w:nsid w:val="2FEE0AE4"/>
    <w:multiLevelType w:val="multilevel"/>
    <w:tmpl w:val="01D6F1A6"/>
    <w:styleLink w:val="NumberedList"/>
    <w:lvl w:ilvl="0">
      <w:start w:val="1"/>
      <w:numFmt w:val="decimal"/>
      <w:pStyle w:val="ListNumber"/>
      <w:lvlText w:val="%1"/>
      <w:lvlJc w:val="left"/>
      <w:pPr>
        <w:ind w:left="360" w:hanging="360"/>
      </w:pPr>
      <w:rPr>
        <w:rFonts w:hint="default"/>
      </w:rPr>
    </w:lvl>
    <w:lvl w:ilvl="1">
      <w:start w:val="1"/>
      <w:numFmt w:val="decimal"/>
      <w:pStyle w:val="ListNumber2"/>
      <w:lvlText w:val="%1.%2"/>
      <w:lvlJc w:val="left"/>
      <w:pPr>
        <w:ind w:left="851" w:hanging="491"/>
      </w:pPr>
      <w:rPr>
        <w:rFonts w:hint="default"/>
      </w:rPr>
    </w:lvl>
    <w:lvl w:ilvl="2">
      <w:start w:val="1"/>
      <w:numFmt w:val="decimal"/>
      <w:pStyle w:val="ListNumber3"/>
      <w:lvlText w:val="%1.%2.%3"/>
      <w:lvlJc w:val="left"/>
      <w:pPr>
        <w:ind w:left="1474" w:hanging="623"/>
      </w:pPr>
      <w:rPr>
        <w:rFonts w:hint="default"/>
      </w:rPr>
    </w:lvl>
    <w:lvl w:ilvl="3">
      <w:start w:val="1"/>
      <w:numFmt w:val="decimal"/>
      <w:pStyle w:val="ListNumber4"/>
      <w:lvlText w:val="%1.%2.%3.%4"/>
      <w:lvlJc w:val="left"/>
      <w:pPr>
        <w:ind w:left="2268" w:hanging="737"/>
      </w:pPr>
      <w:rPr>
        <w:rFonts w:hint="default"/>
      </w:rPr>
    </w:lvl>
    <w:lvl w:ilvl="4">
      <w:start w:val="1"/>
      <w:numFmt w:val="none"/>
      <w:pStyle w:val="ListNumber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3A871D05"/>
    <w:multiLevelType w:val="hybridMultilevel"/>
    <w:tmpl w:val="129E7A5E"/>
    <w:lvl w:ilvl="0" w:tplc="0C090001">
      <w:start w:val="1"/>
      <w:numFmt w:val="bullet"/>
      <w:lvlText w:val=""/>
      <w:lvlJc w:val="left"/>
      <w:pPr>
        <w:ind w:left="770" w:hanging="360"/>
      </w:pPr>
      <w:rPr>
        <w:rFonts w:ascii="Symbol" w:hAnsi="Symbol"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11" w15:restartNumberingAfterBreak="0">
    <w:nsid w:val="3D471F8D"/>
    <w:multiLevelType w:val="multilevel"/>
    <w:tmpl w:val="54B05D9C"/>
    <w:lvl w:ilvl="0">
      <w:start w:val="1"/>
      <w:numFmt w:val="bullet"/>
      <w:lvlText w:val="o"/>
      <w:lvlJc w:val="left"/>
      <w:pPr>
        <w:ind w:left="720" w:hanging="360"/>
      </w:pPr>
      <w:rPr>
        <w:rFonts w:ascii="Courier New" w:hAnsi="Courier New" w:cs="Courier New" w:hint="default"/>
      </w:rPr>
    </w:lvl>
    <w:lvl w:ilvl="1">
      <w:start w:val="1"/>
      <w:numFmt w:val="bullet"/>
      <w:lvlText w:val=""/>
      <w:lvlJc w:val="left"/>
      <w:pPr>
        <w:ind w:left="1097" w:hanging="340"/>
      </w:pPr>
      <w:rPr>
        <w:rFonts w:ascii="Symbol" w:hAnsi="Symbol" w:hint="default"/>
      </w:rPr>
    </w:lvl>
    <w:lvl w:ilvl="2">
      <w:start w:val="1"/>
      <w:numFmt w:val="bullet"/>
      <w:lvlText w:val=""/>
      <w:lvlJc w:val="left"/>
      <w:pPr>
        <w:ind w:left="1494" w:hanging="340"/>
      </w:pPr>
      <w:rPr>
        <w:rFonts w:ascii="Wingdings" w:hAnsi="Wingdings" w:hint="default"/>
      </w:rPr>
    </w:lvl>
    <w:lvl w:ilvl="3">
      <w:start w:val="1"/>
      <w:numFmt w:val="bullet"/>
      <w:lvlText w:val="o"/>
      <w:lvlJc w:val="left"/>
      <w:pPr>
        <w:ind w:left="1891" w:hanging="397"/>
      </w:pPr>
      <w:rPr>
        <w:rFonts w:ascii="Courier New" w:hAnsi="Courier New"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57710E"/>
    <w:multiLevelType w:val="hybridMultilevel"/>
    <w:tmpl w:val="C9181356"/>
    <w:lvl w:ilvl="0" w:tplc="0C090001">
      <w:start w:val="1"/>
      <w:numFmt w:val="bullet"/>
      <w:lvlText w:val=""/>
      <w:lvlJc w:val="left"/>
      <w:pPr>
        <w:ind w:left="770" w:hanging="360"/>
      </w:pPr>
      <w:rPr>
        <w:rFonts w:ascii="Symbol" w:hAnsi="Symbol" w:hint="default"/>
      </w:rPr>
    </w:lvl>
    <w:lvl w:ilvl="1" w:tplc="0C090003">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13" w15:restartNumberingAfterBreak="0">
    <w:nsid w:val="47677F11"/>
    <w:multiLevelType w:val="hybridMultilevel"/>
    <w:tmpl w:val="3B3E374E"/>
    <w:lvl w:ilvl="0" w:tplc="2AEC0BC0">
      <w:numFmt w:val="bullet"/>
      <w:lvlText w:val="•"/>
      <w:lvlJc w:val="left"/>
      <w:pPr>
        <w:ind w:left="229" w:hanging="360"/>
      </w:pPr>
      <w:rPr>
        <w:rFonts w:ascii="Calibri" w:eastAsiaTheme="minorHAnsi" w:hAnsi="Calibri" w:cs="Calibri" w:hint="default"/>
        <w:color w:val="000000" w:themeColor="text1"/>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4" w15:restartNumberingAfterBreak="0">
    <w:nsid w:val="4E1F3A5A"/>
    <w:multiLevelType w:val="hybridMultilevel"/>
    <w:tmpl w:val="9C4219B0"/>
    <w:lvl w:ilvl="0" w:tplc="C638EA36">
      <w:numFmt w:val="bullet"/>
      <w:lvlText w:val="•"/>
      <w:lvlJc w:val="left"/>
      <w:pPr>
        <w:ind w:left="-131" w:hanging="360"/>
      </w:pPr>
      <w:rPr>
        <w:rFonts w:ascii="Calibri" w:eastAsiaTheme="minorHAnsi" w:hAnsi="Calibri" w:cs="Calibri" w:hint="default"/>
      </w:rPr>
    </w:lvl>
    <w:lvl w:ilvl="1" w:tplc="0C090003" w:tentative="1">
      <w:start w:val="1"/>
      <w:numFmt w:val="bullet"/>
      <w:lvlText w:val="o"/>
      <w:lvlJc w:val="left"/>
      <w:pPr>
        <w:ind w:left="589" w:hanging="360"/>
      </w:pPr>
      <w:rPr>
        <w:rFonts w:ascii="Courier New" w:hAnsi="Courier New" w:cs="Courier New" w:hint="default"/>
      </w:rPr>
    </w:lvl>
    <w:lvl w:ilvl="2" w:tplc="0C090005" w:tentative="1">
      <w:start w:val="1"/>
      <w:numFmt w:val="bullet"/>
      <w:lvlText w:val=""/>
      <w:lvlJc w:val="left"/>
      <w:pPr>
        <w:ind w:left="1309" w:hanging="360"/>
      </w:pPr>
      <w:rPr>
        <w:rFonts w:ascii="Wingdings" w:hAnsi="Wingdings" w:hint="default"/>
      </w:rPr>
    </w:lvl>
    <w:lvl w:ilvl="3" w:tplc="0C090001" w:tentative="1">
      <w:start w:val="1"/>
      <w:numFmt w:val="bullet"/>
      <w:lvlText w:val=""/>
      <w:lvlJc w:val="left"/>
      <w:pPr>
        <w:ind w:left="2029" w:hanging="360"/>
      </w:pPr>
      <w:rPr>
        <w:rFonts w:ascii="Symbol" w:hAnsi="Symbol" w:hint="default"/>
      </w:rPr>
    </w:lvl>
    <w:lvl w:ilvl="4" w:tplc="0C090003" w:tentative="1">
      <w:start w:val="1"/>
      <w:numFmt w:val="bullet"/>
      <w:lvlText w:val="o"/>
      <w:lvlJc w:val="left"/>
      <w:pPr>
        <w:ind w:left="2749" w:hanging="360"/>
      </w:pPr>
      <w:rPr>
        <w:rFonts w:ascii="Courier New" w:hAnsi="Courier New" w:cs="Courier New" w:hint="default"/>
      </w:rPr>
    </w:lvl>
    <w:lvl w:ilvl="5" w:tplc="0C090005" w:tentative="1">
      <w:start w:val="1"/>
      <w:numFmt w:val="bullet"/>
      <w:lvlText w:val=""/>
      <w:lvlJc w:val="left"/>
      <w:pPr>
        <w:ind w:left="3469" w:hanging="360"/>
      </w:pPr>
      <w:rPr>
        <w:rFonts w:ascii="Wingdings" w:hAnsi="Wingdings" w:hint="default"/>
      </w:rPr>
    </w:lvl>
    <w:lvl w:ilvl="6" w:tplc="0C090001" w:tentative="1">
      <w:start w:val="1"/>
      <w:numFmt w:val="bullet"/>
      <w:lvlText w:val=""/>
      <w:lvlJc w:val="left"/>
      <w:pPr>
        <w:ind w:left="4189" w:hanging="360"/>
      </w:pPr>
      <w:rPr>
        <w:rFonts w:ascii="Symbol" w:hAnsi="Symbol" w:hint="default"/>
      </w:rPr>
    </w:lvl>
    <w:lvl w:ilvl="7" w:tplc="0C090003" w:tentative="1">
      <w:start w:val="1"/>
      <w:numFmt w:val="bullet"/>
      <w:lvlText w:val="o"/>
      <w:lvlJc w:val="left"/>
      <w:pPr>
        <w:ind w:left="4909" w:hanging="360"/>
      </w:pPr>
      <w:rPr>
        <w:rFonts w:ascii="Courier New" w:hAnsi="Courier New" w:cs="Courier New" w:hint="default"/>
      </w:rPr>
    </w:lvl>
    <w:lvl w:ilvl="8" w:tplc="0C090005" w:tentative="1">
      <w:start w:val="1"/>
      <w:numFmt w:val="bullet"/>
      <w:lvlText w:val=""/>
      <w:lvlJc w:val="left"/>
      <w:pPr>
        <w:ind w:left="5629" w:hanging="360"/>
      </w:pPr>
      <w:rPr>
        <w:rFonts w:ascii="Wingdings" w:hAnsi="Wingdings" w:hint="default"/>
      </w:rPr>
    </w:lvl>
  </w:abstractNum>
  <w:abstractNum w:abstractNumId="15" w15:restartNumberingAfterBreak="0">
    <w:nsid w:val="505E5A70"/>
    <w:multiLevelType w:val="hybridMultilevel"/>
    <w:tmpl w:val="7D7A3C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66E007B"/>
    <w:multiLevelType w:val="hybridMultilevel"/>
    <w:tmpl w:val="B8309D7E"/>
    <w:lvl w:ilvl="0" w:tplc="717C2CE6">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5DA25B6B"/>
    <w:multiLevelType w:val="hybridMultilevel"/>
    <w:tmpl w:val="C06EF57C"/>
    <w:lvl w:ilvl="0" w:tplc="0C09000F">
      <w:start w:val="1"/>
      <w:numFmt w:val="decimal"/>
      <w:lvlText w:val="%1."/>
      <w:lvlJc w:val="left"/>
      <w:pPr>
        <w:ind w:left="765" w:hanging="360"/>
      </w:pPr>
    </w:lvl>
    <w:lvl w:ilvl="1" w:tplc="0C090019" w:tentative="1">
      <w:start w:val="1"/>
      <w:numFmt w:val="lowerLetter"/>
      <w:lvlText w:val="%2."/>
      <w:lvlJc w:val="left"/>
      <w:pPr>
        <w:ind w:left="1485" w:hanging="360"/>
      </w:pPr>
    </w:lvl>
    <w:lvl w:ilvl="2" w:tplc="0C09001B" w:tentative="1">
      <w:start w:val="1"/>
      <w:numFmt w:val="lowerRoman"/>
      <w:lvlText w:val="%3."/>
      <w:lvlJc w:val="right"/>
      <w:pPr>
        <w:ind w:left="2205" w:hanging="180"/>
      </w:pPr>
    </w:lvl>
    <w:lvl w:ilvl="3" w:tplc="0C09000F" w:tentative="1">
      <w:start w:val="1"/>
      <w:numFmt w:val="decimal"/>
      <w:lvlText w:val="%4."/>
      <w:lvlJc w:val="left"/>
      <w:pPr>
        <w:ind w:left="2925" w:hanging="360"/>
      </w:pPr>
    </w:lvl>
    <w:lvl w:ilvl="4" w:tplc="0C090019" w:tentative="1">
      <w:start w:val="1"/>
      <w:numFmt w:val="lowerLetter"/>
      <w:lvlText w:val="%5."/>
      <w:lvlJc w:val="left"/>
      <w:pPr>
        <w:ind w:left="3645" w:hanging="360"/>
      </w:pPr>
    </w:lvl>
    <w:lvl w:ilvl="5" w:tplc="0C09001B" w:tentative="1">
      <w:start w:val="1"/>
      <w:numFmt w:val="lowerRoman"/>
      <w:lvlText w:val="%6."/>
      <w:lvlJc w:val="right"/>
      <w:pPr>
        <w:ind w:left="4365" w:hanging="180"/>
      </w:pPr>
    </w:lvl>
    <w:lvl w:ilvl="6" w:tplc="0C09000F" w:tentative="1">
      <w:start w:val="1"/>
      <w:numFmt w:val="decimal"/>
      <w:lvlText w:val="%7."/>
      <w:lvlJc w:val="left"/>
      <w:pPr>
        <w:ind w:left="5085" w:hanging="360"/>
      </w:pPr>
    </w:lvl>
    <w:lvl w:ilvl="7" w:tplc="0C090019" w:tentative="1">
      <w:start w:val="1"/>
      <w:numFmt w:val="lowerLetter"/>
      <w:lvlText w:val="%8."/>
      <w:lvlJc w:val="left"/>
      <w:pPr>
        <w:ind w:left="5805" w:hanging="360"/>
      </w:pPr>
    </w:lvl>
    <w:lvl w:ilvl="8" w:tplc="0C09001B" w:tentative="1">
      <w:start w:val="1"/>
      <w:numFmt w:val="lowerRoman"/>
      <w:lvlText w:val="%9."/>
      <w:lvlJc w:val="right"/>
      <w:pPr>
        <w:ind w:left="6525" w:hanging="180"/>
      </w:pPr>
    </w:lvl>
  </w:abstractNum>
  <w:abstractNum w:abstractNumId="18" w15:restartNumberingAfterBreak="0">
    <w:nsid w:val="61694D6E"/>
    <w:multiLevelType w:val="hybridMultilevel"/>
    <w:tmpl w:val="1D3E44F0"/>
    <w:lvl w:ilvl="0" w:tplc="28BC40A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E4D5B95"/>
    <w:multiLevelType w:val="multilevel"/>
    <w:tmpl w:val="7CAA0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13A20C8"/>
    <w:multiLevelType w:val="multilevel"/>
    <w:tmpl w:val="8FBE0AEE"/>
    <w:styleLink w:val="BulletList"/>
    <w:lvl w:ilvl="0">
      <w:start w:val="1"/>
      <w:numFmt w:val="bullet"/>
      <w:pStyle w:val="ListBullet"/>
      <w:lvlText w:val=""/>
      <w:lvlJc w:val="left"/>
      <w:pPr>
        <w:ind w:left="360" w:hanging="360"/>
      </w:pPr>
      <w:rPr>
        <w:rFonts w:ascii="Symbol" w:hAnsi="Symbol" w:hint="default"/>
      </w:rPr>
    </w:lvl>
    <w:lvl w:ilvl="1">
      <w:start w:val="1"/>
      <w:numFmt w:val="bullet"/>
      <w:pStyle w:val="ListBullet2"/>
      <w:lvlText w:val=""/>
      <w:lvlJc w:val="left"/>
      <w:pPr>
        <w:ind w:left="737" w:hanging="340"/>
      </w:pPr>
      <w:rPr>
        <w:rFonts w:ascii="Symbol" w:hAnsi="Symbol" w:hint="default"/>
      </w:rPr>
    </w:lvl>
    <w:lvl w:ilvl="2">
      <w:start w:val="1"/>
      <w:numFmt w:val="bullet"/>
      <w:pStyle w:val="ListBullet3"/>
      <w:lvlText w:val=""/>
      <w:lvlJc w:val="left"/>
      <w:pPr>
        <w:ind w:left="1134" w:hanging="340"/>
      </w:pPr>
      <w:rPr>
        <w:rFonts w:ascii="Wingdings" w:hAnsi="Wingdings" w:hint="default"/>
      </w:rPr>
    </w:lvl>
    <w:lvl w:ilvl="3">
      <w:start w:val="1"/>
      <w:numFmt w:val="bullet"/>
      <w:pStyle w:val="ListBullet4"/>
      <w:lvlText w:val="o"/>
      <w:lvlJc w:val="left"/>
      <w:pPr>
        <w:ind w:left="1531" w:hanging="397"/>
      </w:pPr>
      <w:rPr>
        <w:rFonts w:ascii="Courier New" w:hAnsi="Courier New" w:hint="default"/>
      </w:rPr>
    </w:lvl>
    <w:lvl w:ilvl="4">
      <w:start w:val="1"/>
      <w:numFmt w:val="bullet"/>
      <w:pStyle w:val="ListBullet5"/>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74286FDD"/>
    <w:multiLevelType w:val="hybridMultilevel"/>
    <w:tmpl w:val="88801648"/>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22" w15:restartNumberingAfterBreak="0">
    <w:nsid w:val="78DC7288"/>
    <w:multiLevelType w:val="hybridMultilevel"/>
    <w:tmpl w:val="52EEE1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4"/>
  </w:num>
  <w:num w:numId="8">
    <w:abstractNumId w:val="7"/>
  </w:num>
  <w:num w:numId="9">
    <w:abstractNumId w:val="18"/>
  </w:num>
  <w:num w:numId="10">
    <w:abstractNumId w:val="1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6"/>
  </w:num>
  <w:num w:numId="21">
    <w:abstractNumId w:val="17"/>
  </w:num>
  <w:num w:numId="22">
    <w:abstractNumId w:val="9"/>
  </w:num>
  <w:num w:numId="23">
    <w:abstractNumId w:val="20"/>
  </w:num>
  <w:num w:numId="24">
    <w:abstractNumId w:val="22"/>
  </w:num>
  <w:num w:numId="25">
    <w:abstractNumId w:val="3"/>
  </w:num>
  <w:num w:numId="26">
    <w:abstractNumId w:val="20"/>
  </w:num>
  <w:num w:numId="27">
    <w:abstractNumId w:val="2"/>
  </w:num>
  <w:num w:numId="28">
    <w:abstractNumId w:val="0"/>
  </w:num>
  <w:num w:numId="29">
    <w:abstractNumId w:val="20"/>
  </w:num>
  <w:num w:numId="30">
    <w:abstractNumId w:val="20"/>
  </w:num>
  <w:num w:numId="31">
    <w:abstractNumId w:val="12"/>
  </w:num>
  <w:num w:numId="32">
    <w:abstractNumId w:val="21"/>
  </w:num>
  <w:num w:numId="33">
    <w:abstractNumId w:val="5"/>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0"/>
  </w:num>
  <w:num w:numId="37">
    <w:abstractNumId w:val="1"/>
  </w:num>
  <w:num w:numId="38">
    <w:abstractNumId w:val="16"/>
  </w:num>
  <w:num w:numId="39">
    <w:abstractNumId w:val="19"/>
  </w:num>
  <w:num w:numId="40">
    <w:abstractNumId w:val="9"/>
  </w:num>
  <w:num w:numId="41">
    <w:abstractNumId w:val="20"/>
  </w:num>
  <w:num w:numId="42">
    <w:abstractNumId w:val="20"/>
  </w:num>
  <w:num w:numId="43">
    <w:abstractNumId w:val="11"/>
  </w:num>
  <w:num w:numId="44">
    <w:abstractNumId w:val="9"/>
  </w:num>
  <w:num w:numId="45">
    <w:abstractNumId w:val="9"/>
  </w:num>
  <w:num w:numId="46">
    <w:abstractNumId w:val="9"/>
  </w:num>
  <w:num w:numId="47">
    <w:abstractNumId w:val="9"/>
  </w:num>
  <w:num w:numId="48">
    <w:abstractNumId w:val="9"/>
  </w:num>
  <w:num w:numId="4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SortMethod w:val="0000"/>
  <w:defaultTabStop w:val="720"/>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AMO_ReportControlsVisible" w:val="Empty"/>
    <w:docVar w:name="_AMO_UniqueIdentifier" w:val="ab32e9b5-dabd-4e22-a280-96b22c57310e"/>
    <w:docVar w:name="_AMO_XmlVersion" w:val="Empty"/>
  </w:docVars>
  <w:rsids>
    <w:rsidRoot w:val="00C10C19"/>
    <w:rsid w:val="00002721"/>
    <w:rsid w:val="00004742"/>
    <w:rsid w:val="00005913"/>
    <w:rsid w:val="000077B0"/>
    <w:rsid w:val="0002122C"/>
    <w:rsid w:val="00022403"/>
    <w:rsid w:val="000224EF"/>
    <w:rsid w:val="0002373E"/>
    <w:rsid w:val="00024D85"/>
    <w:rsid w:val="00024E24"/>
    <w:rsid w:val="000269B7"/>
    <w:rsid w:val="000270C6"/>
    <w:rsid w:val="00030E0A"/>
    <w:rsid w:val="00031E02"/>
    <w:rsid w:val="000332A1"/>
    <w:rsid w:val="00034EAA"/>
    <w:rsid w:val="00034F35"/>
    <w:rsid w:val="00035233"/>
    <w:rsid w:val="00035481"/>
    <w:rsid w:val="000364AC"/>
    <w:rsid w:val="00036871"/>
    <w:rsid w:val="0004272F"/>
    <w:rsid w:val="00044009"/>
    <w:rsid w:val="00052D15"/>
    <w:rsid w:val="0005384E"/>
    <w:rsid w:val="00053CAE"/>
    <w:rsid w:val="00054CD4"/>
    <w:rsid w:val="00055A3B"/>
    <w:rsid w:val="00056E9E"/>
    <w:rsid w:val="00057EE8"/>
    <w:rsid w:val="00063DEE"/>
    <w:rsid w:val="00066BFF"/>
    <w:rsid w:val="00067830"/>
    <w:rsid w:val="00070CD3"/>
    <w:rsid w:val="00072CF6"/>
    <w:rsid w:val="00077908"/>
    <w:rsid w:val="00077D6E"/>
    <w:rsid w:val="000812B9"/>
    <w:rsid w:val="000861A6"/>
    <w:rsid w:val="00092F4B"/>
    <w:rsid w:val="00093261"/>
    <w:rsid w:val="00094531"/>
    <w:rsid w:val="0009525F"/>
    <w:rsid w:val="00095F99"/>
    <w:rsid w:val="000A0551"/>
    <w:rsid w:val="000A62C5"/>
    <w:rsid w:val="000B027B"/>
    <w:rsid w:val="000B1B22"/>
    <w:rsid w:val="000B2280"/>
    <w:rsid w:val="000B3286"/>
    <w:rsid w:val="000B32D2"/>
    <w:rsid w:val="000C0818"/>
    <w:rsid w:val="000C0F3B"/>
    <w:rsid w:val="000C2B29"/>
    <w:rsid w:val="000C2EA7"/>
    <w:rsid w:val="000D023F"/>
    <w:rsid w:val="000D14E6"/>
    <w:rsid w:val="000D23A6"/>
    <w:rsid w:val="000D274E"/>
    <w:rsid w:val="000D302B"/>
    <w:rsid w:val="000D4215"/>
    <w:rsid w:val="000D5F91"/>
    <w:rsid w:val="000D6322"/>
    <w:rsid w:val="000D6618"/>
    <w:rsid w:val="000D67F6"/>
    <w:rsid w:val="000E413C"/>
    <w:rsid w:val="000E628C"/>
    <w:rsid w:val="000E72CA"/>
    <w:rsid w:val="000E7E7B"/>
    <w:rsid w:val="000F2124"/>
    <w:rsid w:val="000F222D"/>
    <w:rsid w:val="000F3BA2"/>
    <w:rsid w:val="000F608F"/>
    <w:rsid w:val="000F725D"/>
    <w:rsid w:val="00101115"/>
    <w:rsid w:val="0010184C"/>
    <w:rsid w:val="00116EBF"/>
    <w:rsid w:val="001175BF"/>
    <w:rsid w:val="001175F2"/>
    <w:rsid w:val="0012157C"/>
    <w:rsid w:val="00122C39"/>
    <w:rsid w:val="001239CA"/>
    <w:rsid w:val="001252DE"/>
    <w:rsid w:val="0012696F"/>
    <w:rsid w:val="001272E0"/>
    <w:rsid w:val="001276B5"/>
    <w:rsid w:val="00127F6D"/>
    <w:rsid w:val="00130923"/>
    <w:rsid w:val="00133030"/>
    <w:rsid w:val="00135C12"/>
    <w:rsid w:val="00140A59"/>
    <w:rsid w:val="001414F3"/>
    <w:rsid w:val="001435BB"/>
    <w:rsid w:val="001438B1"/>
    <w:rsid w:val="00143FCD"/>
    <w:rsid w:val="0014527D"/>
    <w:rsid w:val="001466CC"/>
    <w:rsid w:val="001474F4"/>
    <w:rsid w:val="0015199A"/>
    <w:rsid w:val="00152CF9"/>
    <w:rsid w:val="00153C99"/>
    <w:rsid w:val="00153E59"/>
    <w:rsid w:val="001559B6"/>
    <w:rsid w:val="00157106"/>
    <w:rsid w:val="00163031"/>
    <w:rsid w:val="00163E9D"/>
    <w:rsid w:val="001656F9"/>
    <w:rsid w:val="00173B03"/>
    <w:rsid w:val="00173DD4"/>
    <w:rsid w:val="00181112"/>
    <w:rsid w:val="001844F5"/>
    <w:rsid w:val="0018467A"/>
    <w:rsid w:val="001853B1"/>
    <w:rsid w:val="001855A0"/>
    <w:rsid w:val="00186E9C"/>
    <w:rsid w:val="00191889"/>
    <w:rsid w:val="00191DF3"/>
    <w:rsid w:val="00193F54"/>
    <w:rsid w:val="00194EBC"/>
    <w:rsid w:val="0019522C"/>
    <w:rsid w:val="001956AB"/>
    <w:rsid w:val="00196A7C"/>
    <w:rsid w:val="001A0927"/>
    <w:rsid w:val="001A1C56"/>
    <w:rsid w:val="001A26F3"/>
    <w:rsid w:val="001A5A4F"/>
    <w:rsid w:val="001B6467"/>
    <w:rsid w:val="001B6FC0"/>
    <w:rsid w:val="001D0281"/>
    <w:rsid w:val="001D033F"/>
    <w:rsid w:val="001D0B0A"/>
    <w:rsid w:val="001D35AC"/>
    <w:rsid w:val="001D48DB"/>
    <w:rsid w:val="001D6560"/>
    <w:rsid w:val="001D7376"/>
    <w:rsid w:val="001E217F"/>
    <w:rsid w:val="001E2E8E"/>
    <w:rsid w:val="001E4F8F"/>
    <w:rsid w:val="001E6834"/>
    <w:rsid w:val="001E7001"/>
    <w:rsid w:val="001E7E96"/>
    <w:rsid w:val="001F1C07"/>
    <w:rsid w:val="0020056E"/>
    <w:rsid w:val="00200A5D"/>
    <w:rsid w:val="0020559D"/>
    <w:rsid w:val="002058B3"/>
    <w:rsid w:val="002106E9"/>
    <w:rsid w:val="00212179"/>
    <w:rsid w:val="00223EB1"/>
    <w:rsid w:val="00224B1A"/>
    <w:rsid w:val="00227373"/>
    <w:rsid w:val="00227AA5"/>
    <w:rsid w:val="00232E31"/>
    <w:rsid w:val="002350C8"/>
    <w:rsid w:val="002362AC"/>
    <w:rsid w:val="00236917"/>
    <w:rsid w:val="00243D6B"/>
    <w:rsid w:val="00244142"/>
    <w:rsid w:val="00251109"/>
    <w:rsid w:val="00262CCF"/>
    <w:rsid w:val="00264AEA"/>
    <w:rsid w:val="00270273"/>
    <w:rsid w:val="002708CE"/>
    <w:rsid w:val="00271EFE"/>
    <w:rsid w:val="00281D3C"/>
    <w:rsid w:val="002820E4"/>
    <w:rsid w:val="00284BE8"/>
    <w:rsid w:val="002872D3"/>
    <w:rsid w:val="002903BD"/>
    <w:rsid w:val="00294B7D"/>
    <w:rsid w:val="00295CB5"/>
    <w:rsid w:val="00296506"/>
    <w:rsid w:val="002A1B47"/>
    <w:rsid w:val="002A1CA8"/>
    <w:rsid w:val="002A36C8"/>
    <w:rsid w:val="002A462E"/>
    <w:rsid w:val="002A4E4C"/>
    <w:rsid w:val="002A61EA"/>
    <w:rsid w:val="002B06E6"/>
    <w:rsid w:val="002B1D51"/>
    <w:rsid w:val="002B2937"/>
    <w:rsid w:val="002B4DAA"/>
    <w:rsid w:val="002B544F"/>
    <w:rsid w:val="002C01C9"/>
    <w:rsid w:val="002C0E0D"/>
    <w:rsid w:val="002C1048"/>
    <w:rsid w:val="002C1100"/>
    <w:rsid w:val="002C483D"/>
    <w:rsid w:val="002C52E4"/>
    <w:rsid w:val="002D271F"/>
    <w:rsid w:val="002D6386"/>
    <w:rsid w:val="002E01AD"/>
    <w:rsid w:val="002E0DDA"/>
    <w:rsid w:val="002E428F"/>
    <w:rsid w:val="002E594A"/>
    <w:rsid w:val="002F11F5"/>
    <w:rsid w:val="002F1B95"/>
    <w:rsid w:val="002F55AE"/>
    <w:rsid w:val="002F561D"/>
    <w:rsid w:val="002F5F2E"/>
    <w:rsid w:val="00301286"/>
    <w:rsid w:val="00301346"/>
    <w:rsid w:val="00304AAA"/>
    <w:rsid w:val="00304C4E"/>
    <w:rsid w:val="0030594A"/>
    <w:rsid w:val="00305A35"/>
    <w:rsid w:val="00305B35"/>
    <w:rsid w:val="003065C6"/>
    <w:rsid w:val="00310035"/>
    <w:rsid w:val="003124F7"/>
    <w:rsid w:val="00316580"/>
    <w:rsid w:val="003166C5"/>
    <w:rsid w:val="00320825"/>
    <w:rsid w:val="003209BA"/>
    <w:rsid w:val="0032331B"/>
    <w:rsid w:val="003242B9"/>
    <w:rsid w:val="003248C8"/>
    <w:rsid w:val="00325A4A"/>
    <w:rsid w:val="00334209"/>
    <w:rsid w:val="003378F5"/>
    <w:rsid w:val="00337AAC"/>
    <w:rsid w:val="00345971"/>
    <w:rsid w:val="0034702E"/>
    <w:rsid w:val="00347400"/>
    <w:rsid w:val="00355E85"/>
    <w:rsid w:val="0035760F"/>
    <w:rsid w:val="0036439A"/>
    <w:rsid w:val="00366011"/>
    <w:rsid w:val="00370B6F"/>
    <w:rsid w:val="00374436"/>
    <w:rsid w:val="00374AB6"/>
    <w:rsid w:val="00377D67"/>
    <w:rsid w:val="003806BD"/>
    <w:rsid w:val="00384149"/>
    <w:rsid w:val="003876A6"/>
    <w:rsid w:val="00391769"/>
    <w:rsid w:val="00391D45"/>
    <w:rsid w:val="003928E5"/>
    <w:rsid w:val="00396963"/>
    <w:rsid w:val="003A6CD9"/>
    <w:rsid w:val="003B4C86"/>
    <w:rsid w:val="003B6437"/>
    <w:rsid w:val="003C07FC"/>
    <w:rsid w:val="003C1282"/>
    <w:rsid w:val="003C2A98"/>
    <w:rsid w:val="003C408D"/>
    <w:rsid w:val="003C4CAC"/>
    <w:rsid w:val="003D0CBF"/>
    <w:rsid w:val="003D1466"/>
    <w:rsid w:val="003D3675"/>
    <w:rsid w:val="003D67FC"/>
    <w:rsid w:val="003E1379"/>
    <w:rsid w:val="003E1EE0"/>
    <w:rsid w:val="003E2C1D"/>
    <w:rsid w:val="003F1C13"/>
    <w:rsid w:val="003F2DEF"/>
    <w:rsid w:val="003F4385"/>
    <w:rsid w:val="003F63E8"/>
    <w:rsid w:val="004006EA"/>
    <w:rsid w:val="00401355"/>
    <w:rsid w:val="00403295"/>
    <w:rsid w:val="00403551"/>
    <w:rsid w:val="00406E5A"/>
    <w:rsid w:val="00422E56"/>
    <w:rsid w:val="00427C55"/>
    <w:rsid w:val="0043176C"/>
    <w:rsid w:val="004326BF"/>
    <w:rsid w:val="00433653"/>
    <w:rsid w:val="004339BE"/>
    <w:rsid w:val="00433A71"/>
    <w:rsid w:val="0043434B"/>
    <w:rsid w:val="00434AF2"/>
    <w:rsid w:val="004352C1"/>
    <w:rsid w:val="00435B7B"/>
    <w:rsid w:val="00442B48"/>
    <w:rsid w:val="004552CB"/>
    <w:rsid w:val="00455B34"/>
    <w:rsid w:val="00457DF7"/>
    <w:rsid w:val="0046215B"/>
    <w:rsid w:val="00464E5F"/>
    <w:rsid w:val="00470DE0"/>
    <w:rsid w:val="004748CC"/>
    <w:rsid w:val="0047535D"/>
    <w:rsid w:val="00476293"/>
    <w:rsid w:val="0047694E"/>
    <w:rsid w:val="00481A3B"/>
    <w:rsid w:val="00483A5D"/>
    <w:rsid w:val="004853CE"/>
    <w:rsid w:val="00485ED6"/>
    <w:rsid w:val="0048737C"/>
    <w:rsid w:val="0048762C"/>
    <w:rsid w:val="00493E4F"/>
    <w:rsid w:val="004968A1"/>
    <w:rsid w:val="004A13B9"/>
    <w:rsid w:val="004A1FEC"/>
    <w:rsid w:val="004A49D6"/>
    <w:rsid w:val="004A5C64"/>
    <w:rsid w:val="004A6720"/>
    <w:rsid w:val="004A6DE0"/>
    <w:rsid w:val="004B0849"/>
    <w:rsid w:val="004B1004"/>
    <w:rsid w:val="004B256F"/>
    <w:rsid w:val="004C095C"/>
    <w:rsid w:val="004C542D"/>
    <w:rsid w:val="004C5EC2"/>
    <w:rsid w:val="004D1126"/>
    <w:rsid w:val="004D3E85"/>
    <w:rsid w:val="004E73FE"/>
    <w:rsid w:val="004F2100"/>
    <w:rsid w:val="004F3987"/>
    <w:rsid w:val="004F59A0"/>
    <w:rsid w:val="004F6A81"/>
    <w:rsid w:val="00501C91"/>
    <w:rsid w:val="00502108"/>
    <w:rsid w:val="00504EB8"/>
    <w:rsid w:val="005113B6"/>
    <w:rsid w:val="00511ECE"/>
    <w:rsid w:val="0052244D"/>
    <w:rsid w:val="00524B8D"/>
    <w:rsid w:val="00525119"/>
    <w:rsid w:val="00525169"/>
    <w:rsid w:val="005275C3"/>
    <w:rsid w:val="00527F91"/>
    <w:rsid w:val="00531817"/>
    <w:rsid w:val="00531BA7"/>
    <w:rsid w:val="00534497"/>
    <w:rsid w:val="0053645B"/>
    <w:rsid w:val="00537C29"/>
    <w:rsid w:val="00540095"/>
    <w:rsid w:val="00540130"/>
    <w:rsid w:val="00540BD4"/>
    <w:rsid w:val="00541816"/>
    <w:rsid w:val="00541DD2"/>
    <w:rsid w:val="00542C19"/>
    <w:rsid w:val="0054685D"/>
    <w:rsid w:val="0054706D"/>
    <w:rsid w:val="00550E90"/>
    <w:rsid w:val="00553792"/>
    <w:rsid w:val="00556236"/>
    <w:rsid w:val="00556A5D"/>
    <w:rsid w:val="00560CA0"/>
    <w:rsid w:val="005624F3"/>
    <w:rsid w:val="00564D47"/>
    <w:rsid w:val="00566F08"/>
    <w:rsid w:val="00570C00"/>
    <w:rsid w:val="00570EF8"/>
    <w:rsid w:val="005738A8"/>
    <w:rsid w:val="00575DA2"/>
    <w:rsid w:val="005768C7"/>
    <w:rsid w:val="00577D45"/>
    <w:rsid w:val="005811EF"/>
    <w:rsid w:val="00583E4B"/>
    <w:rsid w:val="00587A86"/>
    <w:rsid w:val="00590CE1"/>
    <w:rsid w:val="00591CD5"/>
    <w:rsid w:val="005A0599"/>
    <w:rsid w:val="005A1B56"/>
    <w:rsid w:val="005A1E5F"/>
    <w:rsid w:val="005A2646"/>
    <w:rsid w:val="005A5E7F"/>
    <w:rsid w:val="005A69C5"/>
    <w:rsid w:val="005B0878"/>
    <w:rsid w:val="005B23E2"/>
    <w:rsid w:val="005B57BC"/>
    <w:rsid w:val="005C0476"/>
    <w:rsid w:val="005C15C0"/>
    <w:rsid w:val="005C1CE5"/>
    <w:rsid w:val="005C24E9"/>
    <w:rsid w:val="005C2E9B"/>
    <w:rsid w:val="005C38AA"/>
    <w:rsid w:val="005C3B1A"/>
    <w:rsid w:val="005C53A1"/>
    <w:rsid w:val="005D322E"/>
    <w:rsid w:val="005D60C7"/>
    <w:rsid w:val="005D63D6"/>
    <w:rsid w:val="005E0995"/>
    <w:rsid w:val="005E1673"/>
    <w:rsid w:val="005E316A"/>
    <w:rsid w:val="005E4B5A"/>
    <w:rsid w:val="005E5B9C"/>
    <w:rsid w:val="005E6275"/>
    <w:rsid w:val="005E63F7"/>
    <w:rsid w:val="005F1F7C"/>
    <w:rsid w:val="005F289F"/>
    <w:rsid w:val="005F788B"/>
    <w:rsid w:val="005F79B9"/>
    <w:rsid w:val="006006AB"/>
    <w:rsid w:val="006077E5"/>
    <w:rsid w:val="00610654"/>
    <w:rsid w:val="006107C5"/>
    <w:rsid w:val="00610F09"/>
    <w:rsid w:val="00615118"/>
    <w:rsid w:val="006172EB"/>
    <w:rsid w:val="00622A25"/>
    <w:rsid w:val="00623659"/>
    <w:rsid w:val="00623B46"/>
    <w:rsid w:val="00624362"/>
    <w:rsid w:val="00630068"/>
    <w:rsid w:val="006318B9"/>
    <w:rsid w:val="0063194E"/>
    <w:rsid w:val="00636A51"/>
    <w:rsid w:val="0063744E"/>
    <w:rsid w:val="006376F7"/>
    <w:rsid w:val="00640468"/>
    <w:rsid w:val="00644B87"/>
    <w:rsid w:val="00647061"/>
    <w:rsid w:val="00653FAA"/>
    <w:rsid w:val="0065596A"/>
    <w:rsid w:val="0065794E"/>
    <w:rsid w:val="006610D7"/>
    <w:rsid w:val="00665C6E"/>
    <w:rsid w:val="00666B29"/>
    <w:rsid w:val="0067026C"/>
    <w:rsid w:val="00672D00"/>
    <w:rsid w:val="006737FF"/>
    <w:rsid w:val="00674303"/>
    <w:rsid w:val="00674C27"/>
    <w:rsid w:val="00675DD0"/>
    <w:rsid w:val="00675E07"/>
    <w:rsid w:val="00677E62"/>
    <w:rsid w:val="00680193"/>
    <w:rsid w:val="006817B1"/>
    <w:rsid w:val="00681AA6"/>
    <w:rsid w:val="00687AD4"/>
    <w:rsid w:val="00691259"/>
    <w:rsid w:val="00692776"/>
    <w:rsid w:val="0069332B"/>
    <w:rsid w:val="006933C3"/>
    <w:rsid w:val="00693C02"/>
    <w:rsid w:val="006941CA"/>
    <w:rsid w:val="0069541C"/>
    <w:rsid w:val="006A13C0"/>
    <w:rsid w:val="006A6757"/>
    <w:rsid w:val="006B0016"/>
    <w:rsid w:val="006B20C6"/>
    <w:rsid w:val="006B2DCC"/>
    <w:rsid w:val="006B30B4"/>
    <w:rsid w:val="006B7605"/>
    <w:rsid w:val="006B79E0"/>
    <w:rsid w:val="006C2812"/>
    <w:rsid w:val="006C2F62"/>
    <w:rsid w:val="006C657F"/>
    <w:rsid w:val="006D11B8"/>
    <w:rsid w:val="006D661F"/>
    <w:rsid w:val="006D677A"/>
    <w:rsid w:val="006D6C37"/>
    <w:rsid w:val="006E0BDF"/>
    <w:rsid w:val="006E1151"/>
    <w:rsid w:val="006E2D49"/>
    <w:rsid w:val="006E5BE1"/>
    <w:rsid w:val="006E6CFF"/>
    <w:rsid w:val="006E7B99"/>
    <w:rsid w:val="006F00EE"/>
    <w:rsid w:val="006F1456"/>
    <w:rsid w:val="006F32A4"/>
    <w:rsid w:val="006F6151"/>
    <w:rsid w:val="006F6577"/>
    <w:rsid w:val="006F7044"/>
    <w:rsid w:val="006F7B9A"/>
    <w:rsid w:val="007000F8"/>
    <w:rsid w:val="00700B0E"/>
    <w:rsid w:val="00702580"/>
    <w:rsid w:val="00703332"/>
    <w:rsid w:val="00706260"/>
    <w:rsid w:val="00706487"/>
    <w:rsid w:val="0071304C"/>
    <w:rsid w:val="007158A3"/>
    <w:rsid w:val="007163A6"/>
    <w:rsid w:val="00717692"/>
    <w:rsid w:val="007211D8"/>
    <w:rsid w:val="00721EB9"/>
    <w:rsid w:val="0072573B"/>
    <w:rsid w:val="00726604"/>
    <w:rsid w:val="00727EC6"/>
    <w:rsid w:val="00731AEB"/>
    <w:rsid w:val="00740A29"/>
    <w:rsid w:val="00744227"/>
    <w:rsid w:val="00744AD2"/>
    <w:rsid w:val="007455F2"/>
    <w:rsid w:val="007468FC"/>
    <w:rsid w:val="00746FE2"/>
    <w:rsid w:val="00754D92"/>
    <w:rsid w:val="007557C5"/>
    <w:rsid w:val="00756759"/>
    <w:rsid w:val="00757205"/>
    <w:rsid w:val="00762334"/>
    <w:rsid w:val="00771F29"/>
    <w:rsid w:val="007733CA"/>
    <w:rsid w:val="00773C73"/>
    <w:rsid w:val="007748D3"/>
    <w:rsid w:val="0077674D"/>
    <w:rsid w:val="00777603"/>
    <w:rsid w:val="00782169"/>
    <w:rsid w:val="00782354"/>
    <w:rsid w:val="007866BE"/>
    <w:rsid w:val="00790B9B"/>
    <w:rsid w:val="0079188F"/>
    <w:rsid w:val="00792CA3"/>
    <w:rsid w:val="00794B96"/>
    <w:rsid w:val="00796F51"/>
    <w:rsid w:val="007A17A3"/>
    <w:rsid w:val="007A3E16"/>
    <w:rsid w:val="007B1C88"/>
    <w:rsid w:val="007B2FDD"/>
    <w:rsid w:val="007B4EAA"/>
    <w:rsid w:val="007B5D15"/>
    <w:rsid w:val="007C02E2"/>
    <w:rsid w:val="007C5981"/>
    <w:rsid w:val="007D58FB"/>
    <w:rsid w:val="007D7A50"/>
    <w:rsid w:val="007E0593"/>
    <w:rsid w:val="007E39B5"/>
    <w:rsid w:val="007E39F7"/>
    <w:rsid w:val="007E4767"/>
    <w:rsid w:val="007F0007"/>
    <w:rsid w:val="007F2C2C"/>
    <w:rsid w:val="007F6F3D"/>
    <w:rsid w:val="00802A11"/>
    <w:rsid w:val="008049BC"/>
    <w:rsid w:val="008054B8"/>
    <w:rsid w:val="00805DDC"/>
    <w:rsid w:val="0080692F"/>
    <w:rsid w:val="00813670"/>
    <w:rsid w:val="00813889"/>
    <w:rsid w:val="0081406F"/>
    <w:rsid w:val="00815FEB"/>
    <w:rsid w:val="00816EFA"/>
    <w:rsid w:val="008229A6"/>
    <w:rsid w:val="0082331C"/>
    <w:rsid w:val="008239D7"/>
    <w:rsid w:val="00823CFF"/>
    <w:rsid w:val="008259A7"/>
    <w:rsid w:val="00826016"/>
    <w:rsid w:val="008263DA"/>
    <w:rsid w:val="00831FEC"/>
    <w:rsid w:val="0083468A"/>
    <w:rsid w:val="00841041"/>
    <w:rsid w:val="00842D43"/>
    <w:rsid w:val="00844816"/>
    <w:rsid w:val="00845991"/>
    <w:rsid w:val="00845A75"/>
    <w:rsid w:val="00846316"/>
    <w:rsid w:val="00852123"/>
    <w:rsid w:val="008528FE"/>
    <w:rsid w:val="00852B3A"/>
    <w:rsid w:val="00855A19"/>
    <w:rsid w:val="00856D1C"/>
    <w:rsid w:val="00860F33"/>
    <w:rsid w:val="00861436"/>
    <w:rsid w:val="008675A6"/>
    <w:rsid w:val="00871DFE"/>
    <w:rsid w:val="00872BAD"/>
    <w:rsid w:val="008758E3"/>
    <w:rsid w:val="00876AC0"/>
    <w:rsid w:val="00876BB8"/>
    <w:rsid w:val="00877AF1"/>
    <w:rsid w:val="00877DE3"/>
    <w:rsid w:val="00881BFC"/>
    <w:rsid w:val="0088467F"/>
    <w:rsid w:val="008873BE"/>
    <w:rsid w:val="0088751A"/>
    <w:rsid w:val="008879F5"/>
    <w:rsid w:val="0089345C"/>
    <w:rsid w:val="008956BB"/>
    <w:rsid w:val="00896572"/>
    <w:rsid w:val="008A1DB1"/>
    <w:rsid w:val="008A367E"/>
    <w:rsid w:val="008A579B"/>
    <w:rsid w:val="008B2CAF"/>
    <w:rsid w:val="008C2428"/>
    <w:rsid w:val="008C5A99"/>
    <w:rsid w:val="008D2861"/>
    <w:rsid w:val="008D65D4"/>
    <w:rsid w:val="008D7197"/>
    <w:rsid w:val="008D765C"/>
    <w:rsid w:val="008E10BA"/>
    <w:rsid w:val="008E1E00"/>
    <w:rsid w:val="008E232F"/>
    <w:rsid w:val="008E2447"/>
    <w:rsid w:val="008E4821"/>
    <w:rsid w:val="008E594C"/>
    <w:rsid w:val="008F0412"/>
    <w:rsid w:val="008F2176"/>
    <w:rsid w:val="008F6A8B"/>
    <w:rsid w:val="0090081F"/>
    <w:rsid w:val="0090328B"/>
    <w:rsid w:val="00903408"/>
    <w:rsid w:val="00903ED9"/>
    <w:rsid w:val="00905907"/>
    <w:rsid w:val="009116EA"/>
    <w:rsid w:val="00914A96"/>
    <w:rsid w:val="00916972"/>
    <w:rsid w:val="00917ECC"/>
    <w:rsid w:val="00926E2E"/>
    <w:rsid w:val="00931D68"/>
    <w:rsid w:val="00933229"/>
    <w:rsid w:val="00933671"/>
    <w:rsid w:val="00934039"/>
    <w:rsid w:val="009341A7"/>
    <w:rsid w:val="009345AE"/>
    <w:rsid w:val="00940BF0"/>
    <w:rsid w:val="0094334B"/>
    <w:rsid w:val="009436F9"/>
    <w:rsid w:val="00950212"/>
    <w:rsid w:val="009520CF"/>
    <w:rsid w:val="009525FA"/>
    <w:rsid w:val="00953746"/>
    <w:rsid w:val="009556B6"/>
    <w:rsid w:val="00956486"/>
    <w:rsid w:val="00957AD4"/>
    <w:rsid w:val="0096391C"/>
    <w:rsid w:val="0096483F"/>
    <w:rsid w:val="00965193"/>
    <w:rsid w:val="0096560C"/>
    <w:rsid w:val="00966CC2"/>
    <w:rsid w:val="009728CE"/>
    <w:rsid w:val="00972BF7"/>
    <w:rsid w:val="00972DD5"/>
    <w:rsid w:val="00973679"/>
    <w:rsid w:val="00983837"/>
    <w:rsid w:val="00984879"/>
    <w:rsid w:val="00985632"/>
    <w:rsid w:val="009865F1"/>
    <w:rsid w:val="009914B4"/>
    <w:rsid w:val="00991B63"/>
    <w:rsid w:val="00992CE7"/>
    <w:rsid w:val="00994C8F"/>
    <w:rsid w:val="009952E8"/>
    <w:rsid w:val="009972C7"/>
    <w:rsid w:val="009A0ACD"/>
    <w:rsid w:val="009A248D"/>
    <w:rsid w:val="009A3D6A"/>
    <w:rsid w:val="009A5E11"/>
    <w:rsid w:val="009B2428"/>
    <w:rsid w:val="009B4264"/>
    <w:rsid w:val="009B5CB7"/>
    <w:rsid w:val="009B7742"/>
    <w:rsid w:val="009C53E3"/>
    <w:rsid w:val="009C5738"/>
    <w:rsid w:val="009C6C6A"/>
    <w:rsid w:val="009C7267"/>
    <w:rsid w:val="009C7F8A"/>
    <w:rsid w:val="009D3215"/>
    <w:rsid w:val="009D5D00"/>
    <w:rsid w:val="009D7049"/>
    <w:rsid w:val="009E034D"/>
    <w:rsid w:val="009E4926"/>
    <w:rsid w:val="009E592B"/>
    <w:rsid w:val="009E7B3A"/>
    <w:rsid w:val="009F0E2A"/>
    <w:rsid w:val="009F1600"/>
    <w:rsid w:val="009F4030"/>
    <w:rsid w:val="009F7B53"/>
    <w:rsid w:val="00A00E22"/>
    <w:rsid w:val="00A00E5B"/>
    <w:rsid w:val="00A039A6"/>
    <w:rsid w:val="00A05D92"/>
    <w:rsid w:val="00A113F8"/>
    <w:rsid w:val="00A117AB"/>
    <w:rsid w:val="00A21FB0"/>
    <w:rsid w:val="00A23F28"/>
    <w:rsid w:val="00A243C9"/>
    <w:rsid w:val="00A25227"/>
    <w:rsid w:val="00A30576"/>
    <w:rsid w:val="00A31242"/>
    <w:rsid w:val="00A31E40"/>
    <w:rsid w:val="00A329CA"/>
    <w:rsid w:val="00A33870"/>
    <w:rsid w:val="00A34D58"/>
    <w:rsid w:val="00A35824"/>
    <w:rsid w:val="00A35AE5"/>
    <w:rsid w:val="00A35DC0"/>
    <w:rsid w:val="00A366C4"/>
    <w:rsid w:val="00A3707D"/>
    <w:rsid w:val="00A37176"/>
    <w:rsid w:val="00A37C75"/>
    <w:rsid w:val="00A403DD"/>
    <w:rsid w:val="00A52530"/>
    <w:rsid w:val="00A551BF"/>
    <w:rsid w:val="00A56600"/>
    <w:rsid w:val="00A70524"/>
    <w:rsid w:val="00A71A41"/>
    <w:rsid w:val="00A73406"/>
    <w:rsid w:val="00A7444F"/>
    <w:rsid w:val="00A837A8"/>
    <w:rsid w:val="00A85037"/>
    <w:rsid w:val="00A9672C"/>
    <w:rsid w:val="00AA1538"/>
    <w:rsid w:val="00AA33C6"/>
    <w:rsid w:val="00AA3FAE"/>
    <w:rsid w:val="00AA52B4"/>
    <w:rsid w:val="00AA5B1F"/>
    <w:rsid w:val="00AB3328"/>
    <w:rsid w:val="00AB3941"/>
    <w:rsid w:val="00AC2940"/>
    <w:rsid w:val="00AC3CCB"/>
    <w:rsid w:val="00AC65DA"/>
    <w:rsid w:val="00AD22B7"/>
    <w:rsid w:val="00AD6F60"/>
    <w:rsid w:val="00AE0F64"/>
    <w:rsid w:val="00AE18B6"/>
    <w:rsid w:val="00AE40C4"/>
    <w:rsid w:val="00AE6AE7"/>
    <w:rsid w:val="00AE72EF"/>
    <w:rsid w:val="00AE745B"/>
    <w:rsid w:val="00AE7B77"/>
    <w:rsid w:val="00AF0166"/>
    <w:rsid w:val="00AF0549"/>
    <w:rsid w:val="00AF4860"/>
    <w:rsid w:val="00AF6DC3"/>
    <w:rsid w:val="00B00E72"/>
    <w:rsid w:val="00B043D7"/>
    <w:rsid w:val="00B06327"/>
    <w:rsid w:val="00B1002D"/>
    <w:rsid w:val="00B10371"/>
    <w:rsid w:val="00B11076"/>
    <w:rsid w:val="00B119CB"/>
    <w:rsid w:val="00B14508"/>
    <w:rsid w:val="00B15CFB"/>
    <w:rsid w:val="00B17033"/>
    <w:rsid w:val="00B1781E"/>
    <w:rsid w:val="00B17B8D"/>
    <w:rsid w:val="00B24427"/>
    <w:rsid w:val="00B24880"/>
    <w:rsid w:val="00B2722A"/>
    <w:rsid w:val="00B300B1"/>
    <w:rsid w:val="00B30E27"/>
    <w:rsid w:val="00B330CB"/>
    <w:rsid w:val="00B36625"/>
    <w:rsid w:val="00B40269"/>
    <w:rsid w:val="00B413A2"/>
    <w:rsid w:val="00B43553"/>
    <w:rsid w:val="00B45C77"/>
    <w:rsid w:val="00B53C36"/>
    <w:rsid w:val="00B54518"/>
    <w:rsid w:val="00B618BA"/>
    <w:rsid w:val="00B6262D"/>
    <w:rsid w:val="00B62C13"/>
    <w:rsid w:val="00B635AD"/>
    <w:rsid w:val="00B65672"/>
    <w:rsid w:val="00B7119C"/>
    <w:rsid w:val="00B801FE"/>
    <w:rsid w:val="00B81C38"/>
    <w:rsid w:val="00B8276E"/>
    <w:rsid w:val="00B839F3"/>
    <w:rsid w:val="00B83BE4"/>
    <w:rsid w:val="00B86FB6"/>
    <w:rsid w:val="00B87E4D"/>
    <w:rsid w:val="00B96445"/>
    <w:rsid w:val="00B96B08"/>
    <w:rsid w:val="00B97555"/>
    <w:rsid w:val="00BA16D7"/>
    <w:rsid w:val="00BA27F8"/>
    <w:rsid w:val="00BA282D"/>
    <w:rsid w:val="00BA6CE3"/>
    <w:rsid w:val="00BA7282"/>
    <w:rsid w:val="00BB1042"/>
    <w:rsid w:val="00BB178A"/>
    <w:rsid w:val="00BB6260"/>
    <w:rsid w:val="00BC0756"/>
    <w:rsid w:val="00BC381D"/>
    <w:rsid w:val="00BD3E01"/>
    <w:rsid w:val="00BD6A0C"/>
    <w:rsid w:val="00BE039E"/>
    <w:rsid w:val="00BE5242"/>
    <w:rsid w:val="00BE7253"/>
    <w:rsid w:val="00BF05EE"/>
    <w:rsid w:val="00BF10F4"/>
    <w:rsid w:val="00C03123"/>
    <w:rsid w:val="00C05533"/>
    <w:rsid w:val="00C05E74"/>
    <w:rsid w:val="00C10496"/>
    <w:rsid w:val="00C10C19"/>
    <w:rsid w:val="00C125FE"/>
    <w:rsid w:val="00C143B8"/>
    <w:rsid w:val="00C152CF"/>
    <w:rsid w:val="00C169F7"/>
    <w:rsid w:val="00C17381"/>
    <w:rsid w:val="00C17D02"/>
    <w:rsid w:val="00C20793"/>
    <w:rsid w:val="00C21359"/>
    <w:rsid w:val="00C306FD"/>
    <w:rsid w:val="00C3083E"/>
    <w:rsid w:val="00C3107E"/>
    <w:rsid w:val="00C322E9"/>
    <w:rsid w:val="00C371A6"/>
    <w:rsid w:val="00C41A08"/>
    <w:rsid w:val="00C4309E"/>
    <w:rsid w:val="00C43453"/>
    <w:rsid w:val="00C51C5F"/>
    <w:rsid w:val="00C51D16"/>
    <w:rsid w:val="00C52F11"/>
    <w:rsid w:val="00C54036"/>
    <w:rsid w:val="00C55AC4"/>
    <w:rsid w:val="00C5649C"/>
    <w:rsid w:val="00C568AA"/>
    <w:rsid w:val="00C6034C"/>
    <w:rsid w:val="00C67CE5"/>
    <w:rsid w:val="00C711CE"/>
    <w:rsid w:val="00C75486"/>
    <w:rsid w:val="00C758C4"/>
    <w:rsid w:val="00C7718B"/>
    <w:rsid w:val="00C8012F"/>
    <w:rsid w:val="00C81221"/>
    <w:rsid w:val="00C8202C"/>
    <w:rsid w:val="00C84466"/>
    <w:rsid w:val="00C84997"/>
    <w:rsid w:val="00C9253B"/>
    <w:rsid w:val="00C92A5B"/>
    <w:rsid w:val="00C94F88"/>
    <w:rsid w:val="00C97EFD"/>
    <w:rsid w:val="00CA1456"/>
    <w:rsid w:val="00CA46EC"/>
    <w:rsid w:val="00CA4910"/>
    <w:rsid w:val="00CA55F5"/>
    <w:rsid w:val="00CA6246"/>
    <w:rsid w:val="00CA796A"/>
    <w:rsid w:val="00CA7CAF"/>
    <w:rsid w:val="00CB0ED1"/>
    <w:rsid w:val="00CB1FFD"/>
    <w:rsid w:val="00CB2B9A"/>
    <w:rsid w:val="00CC0138"/>
    <w:rsid w:val="00CC2D84"/>
    <w:rsid w:val="00CC61EE"/>
    <w:rsid w:val="00CC7196"/>
    <w:rsid w:val="00CD1CA7"/>
    <w:rsid w:val="00CD366F"/>
    <w:rsid w:val="00CE059F"/>
    <w:rsid w:val="00CE070D"/>
    <w:rsid w:val="00CE080F"/>
    <w:rsid w:val="00CE0F4E"/>
    <w:rsid w:val="00CE130B"/>
    <w:rsid w:val="00CE354B"/>
    <w:rsid w:val="00CE4244"/>
    <w:rsid w:val="00CE74AB"/>
    <w:rsid w:val="00CF21A0"/>
    <w:rsid w:val="00CF4574"/>
    <w:rsid w:val="00CF52E6"/>
    <w:rsid w:val="00CF63A8"/>
    <w:rsid w:val="00CF7CB8"/>
    <w:rsid w:val="00D01C9A"/>
    <w:rsid w:val="00D01DDC"/>
    <w:rsid w:val="00D0217D"/>
    <w:rsid w:val="00D029D3"/>
    <w:rsid w:val="00D0393F"/>
    <w:rsid w:val="00D042BC"/>
    <w:rsid w:val="00D04320"/>
    <w:rsid w:val="00D05B29"/>
    <w:rsid w:val="00D10505"/>
    <w:rsid w:val="00D111BB"/>
    <w:rsid w:val="00D1394D"/>
    <w:rsid w:val="00D30AAE"/>
    <w:rsid w:val="00D328F6"/>
    <w:rsid w:val="00D37C7D"/>
    <w:rsid w:val="00D441B7"/>
    <w:rsid w:val="00D47740"/>
    <w:rsid w:val="00D560C2"/>
    <w:rsid w:val="00D56EE2"/>
    <w:rsid w:val="00D57008"/>
    <w:rsid w:val="00D5781D"/>
    <w:rsid w:val="00D654E5"/>
    <w:rsid w:val="00D6707D"/>
    <w:rsid w:val="00D67E7D"/>
    <w:rsid w:val="00D7137F"/>
    <w:rsid w:val="00D72C8C"/>
    <w:rsid w:val="00D74A58"/>
    <w:rsid w:val="00D75D65"/>
    <w:rsid w:val="00D80613"/>
    <w:rsid w:val="00D812B9"/>
    <w:rsid w:val="00D849FA"/>
    <w:rsid w:val="00D86FFF"/>
    <w:rsid w:val="00D903FD"/>
    <w:rsid w:val="00D90E03"/>
    <w:rsid w:val="00D91BD1"/>
    <w:rsid w:val="00D94BC5"/>
    <w:rsid w:val="00D96C08"/>
    <w:rsid w:val="00DA1B35"/>
    <w:rsid w:val="00DA40D9"/>
    <w:rsid w:val="00DA5BD6"/>
    <w:rsid w:val="00DA6DA4"/>
    <w:rsid w:val="00DB0906"/>
    <w:rsid w:val="00DB67B7"/>
    <w:rsid w:val="00DC3052"/>
    <w:rsid w:val="00DC6874"/>
    <w:rsid w:val="00DD04F3"/>
    <w:rsid w:val="00DD0920"/>
    <w:rsid w:val="00DE07C7"/>
    <w:rsid w:val="00DE1F3C"/>
    <w:rsid w:val="00DE5377"/>
    <w:rsid w:val="00DE5B9A"/>
    <w:rsid w:val="00DF18D1"/>
    <w:rsid w:val="00DF46C4"/>
    <w:rsid w:val="00DF4F6D"/>
    <w:rsid w:val="00E020A3"/>
    <w:rsid w:val="00E029DE"/>
    <w:rsid w:val="00E04444"/>
    <w:rsid w:val="00E04459"/>
    <w:rsid w:val="00E10321"/>
    <w:rsid w:val="00E10A08"/>
    <w:rsid w:val="00E1293A"/>
    <w:rsid w:val="00E13E6E"/>
    <w:rsid w:val="00E141C7"/>
    <w:rsid w:val="00E164A2"/>
    <w:rsid w:val="00E21F8B"/>
    <w:rsid w:val="00E226A3"/>
    <w:rsid w:val="00E23C3E"/>
    <w:rsid w:val="00E25765"/>
    <w:rsid w:val="00E2701F"/>
    <w:rsid w:val="00E27AEA"/>
    <w:rsid w:val="00E3031A"/>
    <w:rsid w:val="00E363A3"/>
    <w:rsid w:val="00E36D97"/>
    <w:rsid w:val="00E40D25"/>
    <w:rsid w:val="00E41709"/>
    <w:rsid w:val="00E41A71"/>
    <w:rsid w:val="00E41BAF"/>
    <w:rsid w:val="00E43547"/>
    <w:rsid w:val="00E44640"/>
    <w:rsid w:val="00E4763D"/>
    <w:rsid w:val="00E515F6"/>
    <w:rsid w:val="00E521E1"/>
    <w:rsid w:val="00E52452"/>
    <w:rsid w:val="00E55319"/>
    <w:rsid w:val="00E55638"/>
    <w:rsid w:val="00E570DF"/>
    <w:rsid w:val="00E578FC"/>
    <w:rsid w:val="00E621E0"/>
    <w:rsid w:val="00E628CE"/>
    <w:rsid w:val="00E651FD"/>
    <w:rsid w:val="00E671A2"/>
    <w:rsid w:val="00E74D3B"/>
    <w:rsid w:val="00E758DE"/>
    <w:rsid w:val="00E764DE"/>
    <w:rsid w:val="00E776C7"/>
    <w:rsid w:val="00E80B65"/>
    <w:rsid w:val="00E83A44"/>
    <w:rsid w:val="00E84F37"/>
    <w:rsid w:val="00E85AF9"/>
    <w:rsid w:val="00E85E8C"/>
    <w:rsid w:val="00E86CEC"/>
    <w:rsid w:val="00E95A99"/>
    <w:rsid w:val="00EA0A28"/>
    <w:rsid w:val="00EA37AF"/>
    <w:rsid w:val="00EA4A09"/>
    <w:rsid w:val="00EA56F9"/>
    <w:rsid w:val="00EB0EF6"/>
    <w:rsid w:val="00EB2E5B"/>
    <w:rsid w:val="00EB7DA8"/>
    <w:rsid w:val="00EB7ED7"/>
    <w:rsid w:val="00EC204D"/>
    <w:rsid w:val="00EC2983"/>
    <w:rsid w:val="00EC5211"/>
    <w:rsid w:val="00EC7402"/>
    <w:rsid w:val="00EC78E7"/>
    <w:rsid w:val="00ED43D2"/>
    <w:rsid w:val="00ED5DA9"/>
    <w:rsid w:val="00EE2EFC"/>
    <w:rsid w:val="00EE3B8C"/>
    <w:rsid w:val="00EE4574"/>
    <w:rsid w:val="00EE776E"/>
    <w:rsid w:val="00EF08C0"/>
    <w:rsid w:val="00EF4A38"/>
    <w:rsid w:val="00EF5B69"/>
    <w:rsid w:val="00EF6F99"/>
    <w:rsid w:val="00F01C31"/>
    <w:rsid w:val="00F03093"/>
    <w:rsid w:val="00F03887"/>
    <w:rsid w:val="00F10046"/>
    <w:rsid w:val="00F11B8F"/>
    <w:rsid w:val="00F1310B"/>
    <w:rsid w:val="00F146C0"/>
    <w:rsid w:val="00F1552E"/>
    <w:rsid w:val="00F15991"/>
    <w:rsid w:val="00F2339D"/>
    <w:rsid w:val="00F3455A"/>
    <w:rsid w:val="00F3581C"/>
    <w:rsid w:val="00F44FD9"/>
    <w:rsid w:val="00F45268"/>
    <w:rsid w:val="00F456CD"/>
    <w:rsid w:val="00F55BB1"/>
    <w:rsid w:val="00F60629"/>
    <w:rsid w:val="00F6705A"/>
    <w:rsid w:val="00F70FDF"/>
    <w:rsid w:val="00F73B60"/>
    <w:rsid w:val="00F74011"/>
    <w:rsid w:val="00F772F7"/>
    <w:rsid w:val="00F77ED3"/>
    <w:rsid w:val="00F8177E"/>
    <w:rsid w:val="00F81DCC"/>
    <w:rsid w:val="00F8292A"/>
    <w:rsid w:val="00F84473"/>
    <w:rsid w:val="00F86992"/>
    <w:rsid w:val="00F92B42"/>
    <w:rsid w:val="00F951A4"/>
    <w:rsid w:val="00F95C19"/>
    <w:rsid w:val="00F96A5E"/>
    <w:rsid w:val="00F96C60"/>
    <w:rsid w:val="00F96FC0"/>
    <w:rsid w:val="00F97322"/>
    <w:rsid w:val="00F975AB"/>
    <w:rsid w:val="00FA2ACE"/>
    <w:rsid w:val="00FA688B"/>
    <w:rsid w:val="00FA6D79"/>
    <w:rsid w:val="00FB10CB"/>
    <w:rsid w:val="00FB39C5"/>
    <w:rsid w:val="00FC0122"/>
    <w:rsid w:val="00FC24C1"/>
    <w:rsid w:val="00FC4C11"/>
    <w:rsid w:val="00FC7F9E"/>
    <w:rsid w:val="00FD0B25"/>
    <w:rsid w:val="00FD1A39"/>
    <w:rsid w:val="00FD5A26"/>
    <w:rsid w:val="00FD63B4"/>
    <w:rsid w:val="00FE710C"/>
    <w:rsid w:val="00FF0B23"/>
    <w:rsid w:val="00FF1065"/>
    <w:rsid w:val="00FF14C2"/>
    <w:rsid w:val="00FF1C78"/>
    <w:rsid w:val="00FF2420"/>
    <w:rsid w:val="00FF2F67"/>
    <w:rsid w:val="00FF3695"/>
    <w:rsid w:val="00FF37F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4E77ED5"/>
  <w15:docId w15:val="{818B0841-63D1-4555-B131-25AA1A0CC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71A6"/>
  </w:style>
  <w:style w:type="paragraph" w:styleId="Heading1">
    <w:name w:val="heading 1"/>
    <w:basedOn w:val="Normal"/>
    <w:next w:val="Normal"/>
    <w:link w:val="Heading1Char"/>
    <w:uiPriority w:val="9"/>
    <w:qFormat/>
    <w:rsid w:val="002F561D"/>
    <w:pPr>
      <w:pBdr>
        <w:bottom w:val="single" w:sz="4" w:space="1" w:color="292065"/>
      </w:pBdr>
      <w:spacing w:after="240" w:line="240" w:lineRule="auto"/>
      <w:contextualSpacing/>
      <w:outlineLvl w:val="0"/>
    </w:pPr>
    <w:rPr>
      <w:rFonts w:ascii="Calibri" w:eastAsiaTheme="majorEastAsia" w:hAnsi="Calibri" w:cstheme="majorBidi"/>
      <w:b/>
      <w:bCs/>
      <w:caps/>
      <w:color w:val="292065"/>
      <w:sz w:val="36"/>
      <w:szCs w:val="28"/>
    </w:rPr>
  </w:style>
  <w:style w:type="paragraph" w:styleId="Heading2">
    <w:name w:val="heading 2"/>
    <w:basedOn w:val="Normal"/>
    <w:next w:val="Normal"/>
    <w:link w:val="Heading2Char"/>
    <w:uiPriority w:val="9"/>
    <w:unhideWhenUsed/>
    <w:qFormat/>
    <w:rsid w:val="002F561D"/>
    <w:pPr>
      <w:spacing w:before="200" w:after="0"/>
      <w:outlineLvl w:val="1"/>
    </w:pPr>
    <w:rPr>
      <w:rFonts w:ascii="Calibri" w:eastAsiaTheme="majorEastAsia" w:hAnsi="Calibri" w:cstheme="majorBidi"/>
      <w:b/>
      <w:bCs/>
      <w:color w:val="292065"/>
      <w:sz w:val="28"/>
      <w:szCs w:val="26"/>
    </w:rPr>
  </w:style>
  <w:style w:type="paragraph" w:styleId="Heading3">
    <w:name w:val="heading 3"/>
    <w:basedOn w:val="Normal"/>
    <w:next w:val="Normal"/>
    <w:link w:val="Heading3Char"/>
    <w:uiPriority w:val="9"/>
    <w:unhideWhenUsed/>
    <w:qFormat/>
    <w:rsid w:val="001B6467"/>
    <w:pPr>
      <w:spacing w:before="200" w:after="0"/>
      <w:outlineLvl w:val="2"/>
    </w:pPr>
    <w:rPr>
      <w:rFonts w:ascii="Calibri" w:eastAsiaTheme="majorEastAsia" w:hAnsi="Calibri" w:cstheme="majorBidi"/>
      <w:b/>
      <w:bCs/>
    </w:rPr>
  </w:style>
  <w:style w:type="paragraph" w:styleId="Heading4">
    <w:name w:val="heading 4"/>
    <w:basedOn w:val="Normal"/>
    <w:next w:val="Normal"/>
    <w:link w:val="Heading4Char"/>
    <w:uiPriority w:val="9"/>
    <w:unhideWhenUsed/>
    <w:qFormat/>
    <w:rsid w:val="00236917"/>
    <w:p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1B6467"/>
    <w:p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semiHidden/>
    <w:qFormat/>
    <w:rsid w:val="00933671"/>
    <w:p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qFormat/>
    <w:rsid w:val="00AC65DA"/>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qFormat/>
    <w:rsid w:val="00AC65DA"/>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qFormat/>
    <w:rsid w:val="00AC65DA"/>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AC65DA"/>
    <w:rPr>
      <w:b/>
      <w:bCs/>
    </w:rPr>
  </w:style>
  <w:style w:type="character" w:styleId="Emphasis">
    <w:name w:val="Emphasis"/>
    <w:uiPriority w:val="20"/>
    <w:qFormat/>
    <w:rsid w:val="001F1C07"/>
    <w:rPr>
      <w:b w:val="0"/>
      <w:bCs/>
      <w:i/>
      <w:iCs/>
      <w:spacing w:val="10"/>
      <w:bdr w:val="none" w:sz="0" w:space="0" w:color="auto"/>
      <w:shd w:val="clear" w:color="auto" w:fill="auto"/>
    </w:rPr>
  </w:style>
  <w:style w:type="character" w:styleId="BookTitle">
    <w:name w:val="Book Title"/>
    <w:uiPriority w:val="33"/>
    <w:semiHidden/>
    <w:qFormat/>
    <w:rsid w:val="009116EA"/>
    <w:rPr>
      <w:i/>
      <w:iCs/>
      <w:caps w:val="0"/>
      <w:smallCaps w:val="0"/>
      <w:spacing w:val="5"/>
    </w:rPr>
  </w:style>
  <w:style w:type="character" w:styleId="Hyperlink">
    <w:name w:val="Hyperlink"/>
    <w:basedOn w:val="DefaultParagraphFont"/>
    <w:uiPriority w:val="99"/>
    <w:unhideWhenUsed/>
    <w:rsid w:val="00AF0549"/>
    <w:rPr>
      <w:b/>
      <w:color w:val="auto"/>
      <w:u w:val="none"/>
    </w:rPr>
  </w:style>
  <w:style w:type="paragraph" w:styleId="Quote">
    <w:name w:val="Quote"/>
    <w:basedOn w:val="Normal"/>
    <w:next w:val="Normal"/>
    <w:link w:val="QuoteChar"/>
    <w:uiPriority w:val="29"/>
    <w:semiHidden/>
    <w:qFormat/>
    <w:rsid w:val="00C05E74"/>
    <w:pPr>
      <w:spacing w:after="120"/>
      <w:ind w:left="369" w:right="369"/>
    </w:pPr>
    <w:rPr>
      <w:i/>
      <w:iCs/>
    </w:rPr>
  </w:style>
  <w:style w:type="character" w:customStyle="1" w:styleId="QuoteChar">
    <w:name w:val="Quote Char"/>
    <w:basedOn w:val="DefaultParagraphFont"/>
    <w:link w:val="Quote"/>
    <w:uiPriority w:val="29"/>
    <w:semiHidden/>
    <w:rsid w:val="00CE080F"/>
    <w:rPr>
      <w:i/>
      <w:iCs/>
    </w:rPr>
  </w:style>
  <w:style w:type="character" w:customStyle="1" w:styleId="Heading1Char">
    <w:name w:val="Heading 1 Char"/>
    <w:basedOn w:val="DefaultParagraphFont"/>
    <w:link w:val="Heading1"/>
    <w:uiPriority w:val="9"/>
    <w:rsid w:val="002F561D"/>
    <w:rPr>
      <w:rFonts w:ascii="Calibri" w:eastAsiaTheme="majorEastAsia" w:hAnsi="Calibri" w:cstheme="majorBidi"/>
      <w:b/>
      <w:bCs/>
      <w:caps/>
      <w:color w:val="292065"/>
      <w:sz w:val="36"/>
      <w:szCs w:val="28"/>
    </w:rPr>
  </w:style>
  <w:style w:type="character" w:customStyle="1" w:styleId="Heading2Char">
    <w:name w:val="Heading 2 Char"/>
    <w:basedOn w:val="DefaultParagraphFont"/>
    <w:link w:val="Heading2"/>
    <w:uiPriority w:val="9"/>
    <w:rsid w:val="002F561D"/>
    <w:rPr>
      <w:rFonts w:ascii="Calibri" w:eastAsiaTheme="majorEastAsia" w:hAnsi="Calibri" w:cstheme="majorBidi"/>
      <w:b/>
      <w:bCs/>
      <w:color w:val="292065"/>
      <w:sz w:val="28"/>
      <w:szCs w:val="26"/>
    </w:rPr>
  </w:style>
  <w:style w:type="character" w:customStyle="1" w:styleId="Heading3Char">
    <w:name w:val="Heading 3 Char"/>
    <w:basedOn w:val="DefaultParagraphFont"/>
    <w:link w:val="Heading3"/>
    <w:uiPriority w:val="9"/>
    <w:rsid w:val="001B6467"/>
    <w:rPr>
      <w:rFonts w:ascii="Calibri" w:eastAsiaTheme="majorEastAsia" w:hAnsi="Calibri" w:cstheme="majorBidi"/>
      <w:b/>
      <w:bCs/>
    </w:rPr>
  </w:style>
  <w:style w:type="character" w:customStyle="1" w:styleId="Heading4Char">
    <w:name w:val="Heading 4 Char"/>
    <w:basedOn w:val="DefaultParagraphFont"/>
    <w:link w:val="Heading4"/>
    <w:uiPriority w:val="9"/>
    <w:rsid w:val="00236917"/>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1B6467"/>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semiHidden/>
    <w:rsid w:val="00CE080F"/>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CE080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CE080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CE080F"/>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CE080F"/>
    <w:pPr>
      <w:spacing w:after="0" w:line="1000" w:lineRule="exact"/>
      <w:contextualSpacing/>
    </w:pPr>
    <w:rPr>
      <w:rFonts w:ascii="Calibri" w:eastAsiaTheme="majorEastAsia" w:hAnsi="Calibri" w:cstheme="majorBidi"/>
      <w:caps/>
      <w:color w:val="292065"/>
      <w:spacing w:val="5"/>
      <w:sz w:val="110"/>
      <w:szCs w:val="110"/>
    </w:rPr>
  </w:style>
  <w:style w:type="character" w:customStyle="1" w:styleId="TitleChar">
    <w:name w:val="Title Char"/>
    <w:basedOn w:val="DefaultParagraphFont"/>
    <w:link w:val="Title"/>
    <w:uiPriority w:val="10"/>
    <w:rsid w:val="00CE080F"/>
    <w:rPr>
      <w:rFonts w:ascii="Calibri" w:eastAsiaTheme="majorEastAsia" w:hAnsi="Calibri" w:cstheme="majorBidi"/>
      <w:caps/>
      <w:color w:val="292065"/>
      <w:spacing w:val="5"/>
      <w:sz w:val="110"/>
      <w:szCs w:val="110"/>
    </w:rPr>
  </w:style>
  <w:style w:type="paragraph" w:styleId="Subtitle">
    <w:name w:val="Subtitle"/>
    <w:basedOn w:val="Normal"/>
    <w:next w:val="Normal"/>
    <w:link w:val="SubtitleChar"/>
    <w:uiPriority w:val="11"/>
    <w:qFormat/>
    <w:rsid w:val="00CE080F"/>
    <w:pPr>
      <w:spacing w:before="60" w:after="240" w:line="240" w:lineRule="auto"/>
    </w:pPr>
    <w:rPr>
      <w:rFonts w:ascii="Calibri" w:eastAsiaTheme="majorEastAsia" w:hAnsi="Calibri" w:cstheme="majorBidi"/>
      <w:b/>
      <w:iCs/>
      <w:caps/>
      <w:color w:val="000000" w:themeColor="text1"/>
      <w:spacing w:val="13"/>
      <w:sz w:val="44"/>
      <w:szCs w:val="24"/>
    </w:rPr>
  </w:style>
  <w:style w:type="character" w:customStyle="1" w:styleId="SubtitleChar">
    <w:name w:val="Subtitle Char"/>
    <w:basedOn w:val="DefaultParagraphFont"/>
    <w:link w:val="Subtitle"/>
    <w:uiPriority w:val="11"/>
    <w:rsid w:val="00CE080F"/>
    <w:rPr>
      <w:rFonts w:ascii="Calibri" w:eastAsiaTheme="majorEastAsia" w:hAnsi="Calibri" w:cstheme="majorBidi"/>
      <w:b/>
      <w:iCs/>
      <w:caps/>
      <w:color w:val="000000" w:themeColor="text1"/>
      <w:spacing w:val="13"/>
      <w:sz w:val="44"/>
      <w:szCs w:val="24"/>
    </w:rPr>
  </w:style>
  <w:style w:type="paragraph" w:styleId="NoSpacing">
    <w:name w:val="No Spacing"/>
    <w:basedOn w:val="Normal"/>
    <w:link w:val="NoSpacingChar"/>
    <w:uiPriority w:val="1"/>
    <w:semiHidden/>
    <w:qFormat/>
    <w:rsid w:val="00AC65DA"/>
    <w:pPr>
      <w:spacing w:after="0" w:line="240" w:lineRule="auto"/>
    </w:pPr>
  </w:style>
  <w:style w:type="paragraph" w:styleId="ListParagraph">
    <w:name w:val="List Paragraph"/>
    <w:basedOn w:val="Normal"/>
    <w:uiPriority w:val="34"/>
    <w:qFormat/>
    <w:rsid w:val="00AC65DA"/>
    <w:pPr>
      <w:ind w:left="720"/>
      <w:contextualSpacing/>
    </w:pPr>
  </w:style>
  <w:style w:type="paragraph" w:styleId="IntenseQuote">
    <w:name w:val="Intense Quote"/>
    <w:basedOn w:val="Normal"/>
    <w:next w:val="Normal"/>
    <w:link w:val="IntenseQuoteChar"/>
    <w:uiPriority w:val="30"/>
    <w:semiHidden/>
    <w:qFormat/>
    <w:rsid w:val="00AC65D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semiHidden/>
    <w:rsid w:val="00CE080F"/>
    <w:rPr>
      <w:b/>
      <w:bCs/>
      <w:i/>
      <w:iCs/>
    </w:rPr>
  </w:style>
  <w:style w:type="character" w:styleId="SubtleEmphasis">
    <w:name w:val="Subtle Emphasis"/>
    <w:uiPriority w:val="19"/>
    <w:semiHidden/>
    <w:qFormat/>
    <w:rsid w:val="00AC65DA"/>
    <w:rPr>
      <w:i/>
      <w:iCs/>
    </w:rPr>
  </w:style>
  <w:style w:type="character" w:styleId="IntenseEmphasis">
    <w:name w:val="Intense Emphasis"/>
    <w:uiPriority w:val="21"/>
    <w:semiHidden/>
    <w:qFormat/>
    <w:rsid w:val="001F1C07"/>
    <w:rPr>
      <w:b/>
      <w:bCs/>
      <w:i/>
    </w:rPr>
  </w:style>
  <w:style w:type="character" w:styleId="SubtleReference">
    <w:name w:val="Subtle Reference"/>
    <w:uiPriority w:val="31"/>
    <w:semiHidden/>
    <w:qFormat/>
    <w:rsid w:val="00AC65DA"/>
    <w:rPr>
      <w:smallCaps/>
    </w:rPr>
  </w:style>
  <w:style w:type="character" w:styleId="IntenseReference">
    <w:name w:val="Intense Reference"/>
    <w:uiPriority w:val="32"/>
    <w:semiHidden/>
    <w:qFormat/>
    <w:rsid w:val="00AC65DA"/>
    <w:rPr>
      <w:smallCaps/>
      <w:spacing w:val="5"/>
      <w:u w:val="single"/>
    </w:rPr>
  </w:style>
  <w:style w:type="paragraph" w:styleId="TOCHeading">
    <w:name w:val="TOC Heading"/>
    <w:basedOn w:val="Heading1"/>
    <w:next w:val="Normal"/>
    <w:uiPriority w:val="39"/>
    <w:qFormat/>
    <w:rsid w:val="008E10BA"/>
    <w:pPr>
      <w:outlineLvl w:val="9"/>
    </w:pPr>
    <w:rPr>
      <w:lang w:bidi="en-US"/>
    </w:rPr>
  </w:style>
  <w:style w:type="paragraph" w:styleId="ListNumber">
    <w:name w:val="List Number"/>
    <w:basedOn w:val="Normal"/>
    <w:uiPriority w:val="99"/>
    <w:unhideWhenUsed/>
    <w:rsid w:val="006B0016"/>
    <w:pPr>
      <w:numPr>
        <w:numId w:val="2"/>
      </w:numPr>
      <w:spacing w:after="120"/>
      <w:contextualSpacing/>
    </w:pPr>
  </w:style>
  <w:style w:type="paragraph" w:styleId="ListNumber2">
    <w:name w:val="List Number 2"/>
    <w:basedOn w:val="Normal"/>
    <w:uiPriority w:val="99"/>
    <w:unhideWhenUsed/>
    <w:rsid w:val="006B0016"/>
    <w:pPr>
      <w:numPr>
        <w:ilvl w:val="1"/>
        <w:numId w:val="2"/>
      </w:numPr>
      <w:tabs>
        <w:tab w:val="left" w:pos="1134"/>
      </w:tabs>
      <w:spacing w:after="120"/>
      <w:contextualSpacing/>
    </w:pPr>
  </w:style>
  <w:style w:type="paragraph" w:styleId="ListNumber3">
    <w:name w:val="List Number 3"/>
    <w:basedOn w:val="Normal"/>
    <w:uiPriority w:val="99"/>
    <w:semiHidden/>
    <w:rsid w:val="006B0016"/>
    <w:pPr>
      <w:numPr>
        <w:ilvl w:val="2"/>
        <w:numId w:val="2"/>
      </w:numPr>
      <w:spacing w:after="120"/>
      <w:contextualSpacing/>
    </w:pPr>
  </w:style>
  <w:style w:type="paragraph" w:styleId="ListNumber4">
    <w:name w:val="List Number 4"/>
    <w:basedOn w:val="Normal"/>
    <w:uiPriority w:val="99"/>
    <w:semiHidden/>
    <w:rsid w:val="006B0016"/>
    <w:pPr>
      <w:numPr>
        <w:ilvl w:val="3"/>
        <w:numId w:val="2"/>
      </w:numPr>
      <w:spacing w:after="120"/>
      <w:contextualSpacing/>
    </w:pPr>
  </w:style>
  <w:style w:type="paragraph" w:styleId="ListBullet">
    <w:name w:val="List Bullet"/>
    <w:basedOn w:val="Normal"/>
    <w:uiPriority w:val="99"/>
    <w:unhideWhenUsed/>
    <w:qFormat/>
    <w:rsid w:val="006B0016"/>
    <w:pPr>
      <w:numPr>
        <w:numId w:val="4"/>
      </w:numPr>
      <w:spacing w:after="120"/>
      <w:contextualSpacing/>
    </w:pPr>
  </w:style>
  <w:style w:type="paragraph" w:styleId="ListBullet2">
    <w:name w:val="List Bullet 2"/>
    <w:basedOn w:val="Normal"/>
    <w:uiPriority w:val="99"/>
    <w:unhideWhenUsed/>
    <w:rsid w:val="006B0016"/>
    <w:pPr>
      <w:numPr>
        <w:ilvl w:val="1"/>
        <w:numId w:val="4"/>
      </w:numPr>
      <w:spacing w:after="120"/>
      <w:contextualSpacing/>
    </w:pPr>
  </w:style>
  <w:style w:type="paragraph" w:styleId="ListBullet3">
    <w:name w:val="List Bullet 3"/>
    <w:basedOn w:val="Normal"/>
    <w:uiPriority w:val="99"/>
    <w:semiHidden/>
    <w:rsid w:val="006B0016"/>
    <w:pPr>
      <w:numPr>
        <w:ilvl w:val="2"/>
        <w:numId w:val="4"/>
      </w:numPr>
      <w:spacing w:after="120"/>
      <w:contextualSpacing/>
    </w:pPr>
  </w:style>
  <w:style w:type="paragraph" w:styleId="ListBullet4">
    <w:name w:val="List Bullet 4"/>
    <w:basedOn w:val="Normal"/>
    <w:uiPriority w:val="99"/>
    <w:semiHidden/>
    <w:rsid w:val="006B0016"/>
    <w:pPr>
      <w:numPr>
        <w:ilvl w:val="3"/>
        <w:numId w:val="4"/>
      </w:numPr>
      <w:spacing w:after="120"/>
      <w:contextualSpacing/>
    </w:pPr>
  </w:style>
  <w:style w:type="table" w:styleId="TableGrid">
    <w:name w:val="Table Grid"/>
    <w:basedOn w:val="TableNormal"/>
    <w:uiPriority w:val="59"/>
    <w:rsid w:val="00792C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EWRTable">
    <w:name w:val="DEEWR Table"/>
    <w:basedOn w:val="TableNormal"/>
    <w:uiPriority w:val="99"/>
    <w:rsid w:val="009556B6"/>
    <w:pPr>
      <w:spacing w:after="0" w:line="240" w:lineRule="auto"/>
    </w:pPr>
    <w:rPr>
      <w:sz w:val="20"/>
    </w:rPr>
    <w:tblPr>
      <w:tblStyleRowBandSize w:val="1"/>
      <w:tblBorders>
        <w:top w:val="single" w:sz="4" w:space="0" w:color="292065"/>
        <w:left w:val="single" w:sz="4" w:space="0" w:color="292065"/>
        <w:bottom w:val="single" w:sz="4" w:space="0" w:color="292065"/>
        <w:right w:val="single" w:sz="4" w:space="0" w:color="292065"/>
        <w:insideH w:val="single" w:sz="4" w:space="0" w:color="292065"/>
        <w:insideV w:val="single" w:sz="4" w:space="0" w:color="292065"/>
      </w:tblBorders>
    </w:tblPr>
    <w:trPr>
      <w:cantSplit/>
    </w:trPr>
    <w:tblStylePr w:type="firstRow">
      <w:pPr>
        <w:wordWrap/>
        <w:ind w:leftChars="0" w:left="0" w:rightChars="0" w:right="0"/>
        <w:jc w:val="left"/>
      </w:pPr>
      <w:rPr>
        <w:rFonts w:asciiTheme="minorHAnsi" w:hAnsiTheme="minorHAnsi"/>
        <w:b/>
        <w:color w:val="FFFFFF" w:themeColor="background2"/>
        <w:sz w:val="20"/>
      </w:rPr>
      <w:tblPr/>
      <w:trPr>
        <w:cantSplit w:val="0"/>
      </w:trPr>
      <w:tcPr>
        <w:shd w:val="clear" w:color="auto" w:fill="292065"/>
        <w:vAlign w:val="center"/>
      </w:tcPr>
    </w:tblStylePr>
    <w:tblStylePr w:type="firstCol">
      <w:pPr>
        <w:jc w:val="left"/>
      </w:pPr>
      <w:rPr>
        <w:b w:val="0"/>
        <w:color w:val="000000" w:themeColor="text1"/>
      </w:rPr>
    </w:tblStylePr>
  </w:style>
  <w:style w:type="paragraph" w:customStyle="1" w:styleId="Default">
    <w:name w:val="Default"/>
    <w:semiHidden/>
    <w:rsid w:val="00130923"/>
    <w:pPr>
      <w:autoSpaceDE w:val="0"/>
      <w:autoSpaceDN w:val="0"/>
      <w:adjustRightInd w:val="0"/>
      <w:spacing w:after="0" w:line="240" w:lineRule="auto"/>
    </w:pPr>
    <w:rPr>
      <w:rFonts w:ascii="Calibri" w:eastAsia="Times New Roman" w:hAnsi="Calibri" w:cs="Calibri"/>
      <w:color w:val="000000"/>
      <w:sz w:val="24"/>
      <w:szCs w:val="24"/>
      <w:lang w:eastAsia="en-AU"/>
    </w:rPr>
  </w:style>
  <w:style w:type="paragraph" w:styleId="BodyText">
    <w:name w:val="Body Text"/>
    <w:basedOn w:val="Normal"/>
    <w:link w:val="BodyTextChar"/>
    <w:semiHidden/>
    <w:rsid w:val="00130923"/>
    <w:pPr>
      <w:spacing w:after="120" w:line="240" w:lineRule="auto"/>
    </w:pPr>
    <w:rPr>
      <w:rFonts w:eastAsia="Times New Roman" w:cs="Times New Roman"/>
      <w:szCs w:val="24"/>
      <w:lang w:eastAsia="en-AU"/>
    </w:rPr>
  </w:style>
  <w:style w:type="character" w:customStyle="1" w:styleId="BodyTextChar">
    <w:name w:val="Body Text Char"/>
    <w:basedOn w:val="DefaultParagraphFont"/>
    <w:link w:val="BodyText"/>
    <w:semiHidden/>
    <w:rsid w:val="00CE080F"/>
    <w:rPr>
      <w:rFonts w:eastAsia="Times New Roman" w:cs="Times New Roman"/>
      <w:szCs w:val="24"/>
      <w:lang w:eastAsia="en-AU"/>
    </w:rPr>
  </w:style>
  <w:style w:type="paragraph" w:customStyle="1" w:styleId="numberedpara">
    <w:name w:val="numbered para"/>
    <w:basedOn w:val="Normal"/>
    <w:semiHidden/>
    <w:rsid w:val="00130923"/>
    <w:pPr>
      <w:numPr>
        <w:numId w:val="1"/>
      </w:numPr>
      <w:spacing w:after="0" w:line="240" w:lineRule="auto"/>
    </w:pPr>
    <w:rPr>
      <w:rFonts w:ascii="Calibri" w:eastAsiaTheme="minorHAnsi" w:hAnsi="Calibri" w:cs="Calibri"/>
      <w:lang w:eastAsia="en-AU"/>
    </w:rPr>
  </w:style>
  <w:style w:type="paragraph" w:styleId="BalloonText">
    <w:name w:val="Balloon Text"/>
    <w:basedOn w:val="Normal"/>
    <w:link w:val="BalloonTextChar"/>
    <w:uiPriority w:val="99"/>
    <w:semiHidden/>
    <w:rsid w:val="001309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080F"/>
    <w:rPr>
      <w:rFonts w:ascii="Tahoma" w:hAnsi="Tahoma" w:cs="Tahoma"/>
      <w:sz w:val="16"/>
      <w:szCs w:val="16"/>
    </w:rPr>
  </w:style>
  <w:style w:type="character" w:customStyle="1" w:styleId="NoSpacingChar">
    <w:name w:val="No Spacing Char"/>
    <w:basedOn w:val="DefaultParagraphFont"/>
    <w:link w:val="NoSpacing"/>
    <w:uiPriority w:val="1"/>
    <w:semiHidden/>
    <w:rsid w:val="00CE080F"/>
  </w:style>
  <w:style w:type="paragraph" w:styleId="Header">
    <w:name w:val="header"/>
    <w:basedOn w:val="Normal"/>
    <w:link w:val="HeaderChar"/>
    <w:uiPriority w:val="99"/>
    <w:rsid w:val="001309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CE080F"/>
  </w:style>
  <w:style w:type="paragraph" w:styleId="Footer">
    <w:name w:val="footer"/>
    <w:basedOn w:val="Normal"/>
    <w:link w:val="FooterChar"/>
    <w:uiPriority w:val="99"/>
    <w:unhideWhenUsed/>
    <w:rsid w:val="00F772F7"/>
    <w:pPr>
      <w:tabs>
        <w:tab w:val="center" w:pos="4513"/>
        <w:tab w:val="right" w:pos="9026"/>
      </w:tabs>
      <w:spacing w:after="0" w:line="240" w:lineRule="auto"/>
    </w:pPr>
    <w:rPr>
      <w:color w:val="FFFFFF" w:themeColor="background2"/>
    </w:rPr>
  </w:style>
  <w:style w:type="character" w:customStyle="1" w:styleId="FooterChar">
    <w:name w:val="Footer Char"/>
    <w:basedOn w:val="DefaultParagraphFont"/>
    <w:link w:val="Footer"/>
    <w:uiPriority w:val="99"/>
    <w:rsid w:val="00F772F7"/>
    <w:rPr>
      <w:color w:val="FFFFFF" w:themeColor="background2"/>
    </w:rPr>
  </w:style>
  <w:style w:type="paragraph" w:styleId="TOC1">
    <w:name w:val="toc 1"/>
    <w:basedOn w:val="Normal"/>
    <w:next w:val="Normal"/>
    <w:autoRedefine/>
    <w:uiPriority w:val="39"/>
    <w:unhideWhenUsed/>
    <w:rsid w:val="00024D85"/>
    <w:pPr>
      <w:tabs>
        <w:tab w:val="right" w:pos="8364"/>
      </w:tabs>
      <w:spacing w:after="100"/>
    </w:pPr>
  </w:style>
  <w:style w:type="paragraph" w:styleId="TOC2">
    <w:name w:val="toc 2"/>
    <w:basedOn w:val="Normal"/>
    <w:next w:val="Normal"/>
    <w:autoRedefine/>
    <w:uiPriority w:val="39"/>
    <w:unhideWhenUsed/>
    <w:rsid w:val="00004742"/>
    <w:pPr>
      <w:tabs>
        <w:tab w:val="right" w:pos="8364"/>
      </w:tabs>
      <w:spacing w:after="100"/>
      <w:ind w:left="220"/>
    </w:pPr>
  </w:style>
  <w:style w:type="paragraph" w:styleId="TOC3">
    <w:name w:val="toc 3"/>
    <w:basedOn w:val="Normal"/>
    <w:next w:val="Normal"/>
    <w:autoRedefine/>
    <w:uiPriority w:val="39"/>
    <w:unhideWhenUsed/>
    <w:rsid w:val="00004742"/>
    <w:pPr>
      <w:tabs>
        <w:tab w:val="right" w:pos="8364"/>
        <w:tab w:val="right" w:pos="8779"/>
      </w:tabs>
      <w:spacing w:after="100"/>
      <w:ind w:left="440"/>
    </w:pPr>
  </w:style>
  <w:style w:type="paragraph" w:styleId="Caption">
    <w:name w:val="caption"/>
    <w:basedOn w:val="Heading4"/>
    <w:next w:val="Normal"/>
    <w:uiPriority w:val="35"/>
    <w:semiHidden/>
    <w:rsid w:val="00B2722A"/>
    <w:rPr>
      <w:i w:val="0"/>
    </w:rPr>
  </w:style>
  <w:style w:type="paragraph" w:customStyle="1" w:styleId="Source">
    <w:name w:val="Source"/>
    <w:basedOn w:val="Normal"/>
    <w:semiHidden/>
    <w:qFormat/>
    <w:rsid w:val="00B2722A"/>
    <w:rPr>
      <w:rFonts w:cstheme="minorHAnsi"/>
      <w:b/>
      <w:sz w:val="20"/>
      <w:szCs w:val="20"/>
    </w:rPr>
  </w:style>
  <w:style w:type="character" w:styleId="PlaceholderText">
    <w:name w:val="Placeholder Text"/>
    <w:basedOn w:val="DefaultParagraphFont"/>
    <w:uiPriority w:val="99"/>
    <w:semiHidden/>
    <w:rsid w:val="00BA282D"/>
    <w:rPr>
      <w:color w:val="808080"/>
    </w:rPr>
  </w:style>
  <w:style w:type="paragraph" w:customStyle="1" w:styleId="DeleteText">
    <w:name w:val="Delete Text"/>
    <w:basedOn w:val="Normal"/>
    <w:semiHidden/>
    <w:qFormat/>
    <w:rsid w:val="00F975AB"/>
    <w:rPr>
      <w:color w:val="1E3D6B"/>
    </w:rPr>
  </w:style>
  <w:style w:type="numbering" w:customStyle="1" w:styleId="NumberedList">
    <w:name w:val="Numbered List"/>
    <w:uiPriority w:val="99"/>
    <w:rsid w:val="006B0016"/>
    <w:pPr>
      <w:numPr>
        <w:numId w:val="2"/>
      </w:numPr>
    </w:pPr>
  </w:style>
  <w:style w:type="numbering" w:customStyle="1" w:styleId="BulletList">
    <w:name w:val="Bullet List"/>
    <w:uiPriority w:val="99"/>
    <w:rsid w:val="006B0016"/>
    <w:pPr>
      <w:numPr>
        <w:numId w:val="4"/>
      </w:numPr>
    </w:pPr>
  </w:style>
  <w:style w:type="paragraph" w:styleId="ListNumber5">
    <w:name w:val="List Number 5"/>
    <w:basedOn w:val="Normal"/>
    <w:uiPriority w:val="99"/>
    <w:semiHidden/>
    <w:rsid w:val="006B0016"/>
    <w:pPr>
      <w:numPr>
        <w:ilvl w:val="4"/>
        <w:numId w:val="2"/>
      </w:numPr>
      <w:contextualSpacing/>
    </w:pPr>
  </w:style>
  <w:style w:type="paragraph" w:styleId="ListBullet5">
    <w:name w:val="List Bullet 5"/>
    <w:basedOn w:val="Normal"/>
    <w:uiPriority w:val="99"/>
    <w:semiHidden/>
    <w:rsid w:val="006B0016"/>
    <w:pPr>
      <w:numPr>
        <w:ilvl w:val="4"/>
        <w:numId w:val="4"/>
      </w:numPr>
      <w:contextualSpacing/>
    </w:pPr>
  </w:style>
  <w:style w:type="table" w:customStyle="1" w:styleId="TableWithAlternatingshades">
    <w:name w:val="Table With Alternating shades"/>
    <w:basedOn w:val="TableNormal"/>
    <w:uiPriority w:val="99"/>
    <w:rsid w:val="002F11F5"/>
    <w:pPr>
      <w:spacing w:after="0" w:line="240" w:lineRule="auto"/>
    </w:pPr>
    <w:tblPr>
      <w:tblStyleRowBandSize w:val="1"/>
      <w:tblBorders>
        <w:top w:val="single" w:sz="4" w:space="0" w:color="292065"/>
        <w:left w:val="single" w:sz="4" w:space="0" w:color="292065"/>
        <w:bottom w:val="single" w:sz="4" w:space="0" w:color="292065"/>
        <w:right w:val="single" w:sz="4" w:space="0" w:color="292065"/>
        <w:insideH w:val="single" w:sz="4" w:space="0" w:color="292065"/>
        <w:insideV w:val="single" w:sz="4" w:space="0" w:color="292065"/>
      </w:tblBorders>
    </w:tblPr>
    <w:tblStylePr w:type="firstRow">
      <w:pPr>
        <w:jc w:val="left"/>
      </w:pPr>
      <w:tblPr/>
      <w:tcPr>
        <w:shd w:val="clear" w:color="auto" w:fill="292065"/>
        <w:vAlign w:val="center"/>
      </w:tcPr>
    </w:tblStylePr>
    <w:tblStylePr w:type="band1Horz">
      <w:tblPr/>
      <w:tcPr>
        <w:shd w:val="clear" w:color="auto" w:fill="E4E2EE"/>
      </w:tcPr>
    </w:tblStylePr>
  </w:style>
  <w:style w:type="table" w:customStyle="1" w:styleId="Notebox">
    <w:name w:val="Note box"/>
    <w:basedOn w:val="TableNormal"/>
    <w:uiPriority w:val="99"/>
    <w:rsid w:val="00AF0549"/>
    <w:pPr>
      <w:spacing w:after="0" w:line="240" w:lineRule="auto"/>
    </w:pPr>
    <w:tblPr>
      <w:tblCellMar>
        <w:top w:w="170" w:type="dxa"/>
        <w:left w:w="170" w:type="dxa"/>
        <w:bottom w:w="170" w:type="dxa"/>
        <w:right w:w="170" w:type="dxa"/>
      </w:tblCellMar>
    </w:tblPr>
    <w:tcPr>
      <w:shd w:val="clear" w:color="auto" w:fill="E4E2EE"/>
    </w:tcPr>
  </w:style>
  <w:style w:type="table" w:styleId="LightShading">
    <w:name w:val="Light Shading"/>
    <w:basedOn w:val="TableNormal"/>
    <w:uiPriority w:val="60"/>
    <w:rsid w:val="00AF054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GlossaryTerm">
    <w:name w:val="Glossary Term"/>
    <w:basedOn w:val="Strong"/>
    <w:uiPriority w:val="1"/>
    <w:qFormat/>
    <w:rsid w:val="00E776C7"/>
    <w:rPr>
      <w:b/>
      <w:bCs/>
      <w:noProof/>
      <w:color w:val="292065"/>
    </w:rPr>
  </w:style>
  <w:style w:type="character" w:styleId="CommentReference">
    <w:name w:val="annotation reference"/>
    <w:basedOn w:val="DefaultParagraphFont"/>
    <w:uiPriority w:val="99"/>
    <w:semiHidden/>
    <w:unhideWhenUsed/>
    <w:rsid w:val="00127F6D"/>
    <w:rPr>
      <w:sz w:val="16"/>
      <w:szCs w:val="16"/>
    </w:rPr>
  </w:style>
  <w:style w:type="paragraph" w:styleId="CommentText">
    <w:name w:val="annotation text"/>
    <w:basedOn w:val="Normal"/>
    <w:link w:val="CommentTextChar"/>
    <w:uiPriority w:val="99"/>
    <w:unhideWhenUsed/>
    <w:rsid w:val="00127F6D"/>
    <w:pPr>
      <w:widowControl w:val="0"/>
      <w:spacing w:line="240" w:lineRule="auto"/>
    </w:pPr>
    <w:rPr>
      <w:rFonts w:eastAsiaTheme="minorHAnsi"/>
      <w:sz w:val="20"/>
      <w:szCs w:val="20"/>
      <w:lang w:val="en-US"/>
    </w:rPr>
  </w:style>
  <w:style w:type="character" w:customStyle="1" w:styleId="CommentTextChar">
    <w:name w:val="Comment Text Char"/>
    <w:basedOn w:val="DefaultParagraphFont"/>
    <w:link w:val="CommentText"/>
    <w:uiPriority w:val="99"/>
    <w:rsid w:val="00127F6D"/>
    <w:rPr>
      <w:rFonts w:eastAsiaTheme="minorHAnsi"/>
      <w:sz w:val="20"/>
      <w:szCs w:val="20"/>
      <w:lang w:val="en-US"/>
    </w:rPr>
  </w:style>
  <w:style w:type="paragraph" w:styleId="CommentSubject">
    <w:name w:val="annotation subject"/>
    <w:basedOn w:val="CommentText"/>
    <w:next w:val="CommentText"/>
    <w:link w:val="CommentSubjectChar"/>
    <w:uiPriority w:val="99"/>
    <w:semiHidden/>
    <w:unhideWhenUsed/>
    <w:rsid w:val="00127F6D"/>
    <w:rPr>
      <w:b/>
      <w:bCs/>
    </w:rPr>
  </w:style>
  <w:style w:type="character" w:customStyle="1" w:styleId="CommentSubjectChar">
    <w:name w:val="Comment Subject Char"/>
    <w:basedOn w:val="CommentTextChar"/>
    <w:link w:val="CommentSubject"/>
    <w:uiPriority w:val="99"/>
    <w:semiHidden/>
    <w:rsid w:val="00127F6D"/>
    <w:rPr>
      <w:rFonts w:eastAsiaTheme="minorHAnsi"/>
      <w:b/>
      <w:bCs/>
      <w:sz w:val="20"/>
      <w:szCs w:val="20"/>
      <w:lang w:val="en-US"/>
    </w:rPr>
  </w:style>
  <w:style w:type="paragraph" w:styleId="Revision">
    <w:name w:val="Revision"/>
    <w:hidden/>
    <w:uiPriority w:val="99"/>
    <w:semiHidden/>
    <w:rsid w:val="00127F6D"/>
    <w:pPr>
      <w:spacing w:after="0" w:line="240" w:lineRule="auto"/>
    </w:pPr>
    <w:rPr>
      <w:rFonts w:eastAsiaTheme="minorHAnsi"/>
      <w:lang w:val="en-US"/>
    </w:rPr>
  </w:style>
  <w:style w:type="character" w:customStyle="1" w:styleId="apple-converted-space">
    <w:name w:val="apple-converted-space"/>
    <w:basedOn w:val="DefaultParagraphFont"/>
    <w:rsid w:val="00127F6D"/>
  </w:style>
  <w:style w:type="character" w:styleId="FollowedHyperlink">
    <w:name w:val="FollowedHyperlink"/>
    <w:basedOn w:val="DefaultParagraphFont"/>
    <w:uiPriority w:val="99"/>
    <w:semiHidden/>
    <w:unhideWhenUsed/>
    <w:rsid w:val="00127F6D"/>
    <w:rPr>
      <w:color w:val="000000" w:themeColor="followedHyperlink"/>
      <w:u w:val="single"/>
    </w:rPr>
  </w:style>
  <w:style w:type="paragraph" w:styleId="NormalWeb">
    <w:name w:val="Normal (Web)"/>
    <w:basedOn w:val="Normal"/>
    <w:uiPriority w:val="99"/>
    <w:unhideWhenUsed/>
    <w:rsid w:val="00127F6D"/>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Strongcolor">
    <w:name w:val="Strong color"/>
    <w:basedOn w:val="Normal"/>
    <w:link w:val="StrongcolorChar"/>
    <w:qFormat/>
    <w:rsid w:val="0054685D"/>
    <w:rPr>
      <w:rFonts w:eastAsiaTheme="minorHAnsi"/>
      <w:b/>
      <w:color w:val="24206B"/>
      <w:spacing w:val="1"/>
    </w:rPr>
  </w:style>
  <w:style w:type="character" w:customStyle="1" w:styleId="StrongcolorChar">
    <w:name w:val="Strong color Char"/>
    <w:basedOn w:val="DefaultParagraphFont"/>
    <w:link w:val="Strongcolor"/>
    <w:rsid w:val="0054685D"/>
    <w:rPr>
      <w:rFonts w:eastAsiaTheme="minorHAnsi"/>
      <w:b/>
      <w:color w:val="24206B"/>
      <w:spacing w:val="1"/>
    </w:rPr>
  </w:style>
  <w:style w:type="paragraph" w:customStyle="1" w:styleId="picture">
    <w:name w:val="picture"/>
    <w:basedOn w:val="Normal"/>
    <w:link w:val="pictureChar"/>
    <w:qFormat/>
    <w:rsid w:val="00127F6D"/>
    <w:rPr>
      <w:rFonts w:eastAsiaTheme="minorHAnsi"/>
      <w:b/>
      <w:color w:val="FF0000"/>
      <w:spacing w:val="1"/>
      <w:sz w:val="24"/>
    </w:rPr>
  </w:style>
  <w:style w:type="character" w:customStyle="1" w:styleId="pictureChar">
    <w:name w:val="picture Char"/>
    <w:basedOn w:val="DefaultParagraphFont"/>
    <w:link w:val="picture"/>
    <w:rsid w:val="00127F6D"/>
    <w:rPr>
      <w:rFonts w:eastAsiaTheme="minorHAnsi"/>
      <w:b/>
      <w:color w:val="FF0000"/>
      <w:spacing w:val="1"/>
      <w:sz w:val="24"/>
    </w:rPr>
  </w:style>
  <w:style w:type="paragraph" w:customStyle="1" w:styleId="paragraph">
    <w:name w:val="paragraph"/>
    <w:aliases w:val="a"/>
    <w:basedOn w:val="Normal"/>
    <w:rsid w:val="00127F6D"/>
    <w:pPr>
      <w:tabs>
        <w:tab w:val="right" w:pos="1531"/>
      </w:tabs>
      <w:spacing w:before="40" w:after="0" w:line="240" w:lineRule="auto"/>
      <w:ind w:left="1644" w:hanging="1644"/>
    </w:pPr>
    <w:rPr>
      <w:rFonts w:ascii="Times New Roman" w:eastAsia="Times New Roman" w:hAnsi="Times New Roman" w:cs="Times New Roman"/>
      <w:szCs w:val="20"/>
      <w:lang w:eastAsia="en-AU"/>
    </w:rPr>
  </w:style>
  <w:style w:type="table" w:customStyle="1" w:styleId="DEEWRTable1">
    <w:name w:val="DEEWR Table1"/>
    <w:basedOn w:val="TableNormal"/>
    <w:uiPriority w:val="99"/>
    <w:rsid w:val="00AF6DC3"/>
    <w:pPr>
      <w:spacing w:after="0" w:line="240" w:lineRule="auto"/>
    </w:pPr>
    <w:rPr>
      <w:sz w:val="20"/>
    </w:rPr>
    <w:tblPr>
      <w:tblStyleRowBandSize w:val="1"/>
      <w:tblBorders>
        <w:top w:val="single" w:sz="4" w:space="0" w:color="292065"/>
        <w:left w:val="single" w:sz="4" w:space="0" w:color="292065"/>
        <w:bottom w:val="single" w:sz="4" w:space="0" w:color="292065"/>
        <w:right w:val="single" w:sz="4" w:space="0" w:color="292065"/>
        <w:insideH w:val="single" w:sz="4" w:space="0" w:color="292065"/>
        <w:insideV w:val="single" w:sz="4" w:space="0" w:color="292065"/>
      </w:tblBorders>
    </w:tblPr>
    <w:trPr>
      <w:cantSplit/>
    </w:trPr>
    <w:tblStylePr w:type="firstRow">
      <w:pPr>
        <w:wordWrap/>
        <w:ind w:leftChars="0" w:left="0" w:rightChars="0" w:right="0"/>
        <w:jc w:val="left"/>
      </w:pPr>
      <w:rPr>
        <w:rFonts w:asciiTheme="minorHAnsi" w:hAnsiTheme="minorHAnsi"/>
        <w:b/>
        <w:color w:val="FFFFFF" w:themeColor="background2"/>
        <w:sz w:val="20"/>
      </w:rPr>
      <w:tblPr/>
      <w:trPr>
        <w:cantSplit w:val="0"/>
      </w:trPr>
      <w:tcPr>
        <w:shd w:val="clear" w:color="auto" w:fill="292065"/>
        <w:vAlign w:val="center"/>
      </w:tcPr>
    </w:tblStylePr>
    <w:tblStylePr w:type="firstCol">
      <w:pPr>
        <w:jc w:val="left"/>
      </w:pPr>
      <w:rPr>
        <w:b w:val="0"/>
        <w:color w:val="000000" w:themeColor="text1"/>
      </w:rPr>
    </w:tblStylePr>
  </w:style>
  <w:style w:type="paragraph" w:styleId="FootnoteText">
    <w:name w:val="footnote text"/>
    <w:basedOn w:val="Normal"/>
    <w:link w:val="FootnoteTextChar"/>
    <w:uiPriority w:val="99"/>
    <w:semiHidden/>
    <w:rsid w:val="000B328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B3286"/>
    <w:rPr>
      <w:sz w:val="20"/>
      <w:szCs w:val="20"/>
    </w:rPr>
  </w:style>
  <w:style w:type="character" w:styleId="FootnoteReference">
    <w:name w:val="footnote reference"/>
    <w:basedOn w:val="DefaultParagraphFont"/>
    <w:uiPriority w:val="99"/>
    <w:semiHidden/>
    <w:rsid w:val="000B3286"/>
    <w:rPr>
      <w:vertAlign w:val="superscript"/>
    </w:rPr>
  </w:style>
  <w:style w:type="table" w:customStyle="1" w:styleId="HELPTableStyle21">
    <w:name w:val="HELP_Table Style 21"/>
    <w:basedOn w:val="TableNormal"/>
    <w:next w:val="TableGrid"/>
    <w:uiPriority w:val="59"/>
    <w:rsid w:val="00794B96"/>
    <w:pPr>
      <w:spacing w:after="0" w:line="240" w:lineRule="auto"/>
    </w:pPr>
    <w:tblPr>
      <w:tblBorders>
        <w:top w:val="single" w:sz="8" w:space="0" w:color="1E3D6B"/>
        <w:left w:val="single" w:sz="8" w:space="0" w:color="1E3D6B"/>
        <w:bottom w:val="single" w:sz="8" w:space="0" w:color="1E3D6B"/>
        <w:right w:val="single" w:sz="8" w:space="0" w:color="1E3D6B"/>
        <w:insideH w:val="single" w:sz="8" w:space="0" w:color="1E3D6B"/>
        <w:insideV w:val="single" w:sz="8" w:space="0" w:color="1E3D6B"/>
      </w:tblBorders>
      <w:tblCellMar>
        <w:top w:w="28" w:type="dxa"/>
        <w:bottom w:w="28" w:type="dxa"/>
      </w:tblCellMar>
    </w:tblPr>
    <w:tblStylePr w:type="firstRow">
      <w:pPr>
        <w:wordWrap/>
        <w:jc w:val="left"/>
      </w:pPr>
      <w:rPr>
        <w:b/>
        <w:color w:val="FFFFFF" w:themeColor="background2"/>
      </w:rPr>
      <w:tblPr/>
      <w:tcPr>
        <w:shd w:val="clear" w:color="auto" w:fill="24206C"/>
      </w:tcPr>
    </w:tblStylePr>
    <w:tblStylePr w:type="firstCol">
      <w:pPr>
        <w:jc w:val="left"/>
      </w:pPr>
      <w:tblPr/>
      <w:tcPr>
        <w:vAlign w:val="center"/>
      </w:tcPr>
    </w:tblStylePr>
  </w:style>
  <w:style w:type="paragraph" w:customStyle="1" w:styleId="Normal-aftertable">
    <w:name w:val="Normal-after table"/>
    <w:basedOn w:val="Normal"/>
    <w:next w:val="Normal"/>
    <w:qFormat/>
    <w:rsid w:val="00794B96"/>
    <w:pPr>
      <w:spacing w:before="240" w:line="240" w:lineRule="auto"/>
    </w:pPr>
    <w:rPr>
      <w:rFonts w:eastAsia="Times New Roman" w:cs="Times New Roman"/>
      <w:szCs w:val="24"/>
    </w:rPr>
  </w:style>
  <w:style w:type="character" w:customStyle="1" w:styleId="act-reference">
    <w:name w:val="act-reference"/>
    <w:basedOn w:val="DefaultParagraphFont"/>
    <w:rsid w:val="00C8012F"/>
  </w:style>
  <w:style w:type="paragraph" w:customStyle="1" w:styleId="Hyperlinktext">
    <w:name w:val="Hyperlink text"/>
    <w:basedOn w:val="Normal"/>
    <w:link w:val="HyperlinktextChar"/>
    <w:qFormat/>
    <w:rsid w:val="00550E90"/>
    <w:rPr>
      <w:u w:val="single"/>
    </w:rPr>
  </w:style>
  <w:style w:type="character" w:customStyle="1" w:styleId="HyperlinktextChar">
    <w:name w:val="Hyperlink text Char"/>
    <w:basedOn w:val="DefaultParagraphFont"/>
    <w:link w:val="Hyperlinktext"/>
    <w:rsid w:val="00550E90"/>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764851">
      <w:bodyDiv w:val="1"/>
      <w:marLeft w:val="0"/>
      <w:marRight w:val="0"/>
      <w:marTop w:val="0"/>
      <w:marBottom w:val="0"/>
      <w:divBdr>
        <w:top w:val="none" w:sz="0" w:space="0" w:color="auto"/>
        <w:left w:val="none" w:sz="0" w:space="0" w:color="auto"/>
        <w:bottom w:val="none" w:sz="0" w:space="0" w:color="auto"/>
        <w:right w:val="none" w:sz="0" w:space="0" w:color="auto"/>
      </w:divBdr>
    </w:div>
    <w:div w:id="89667068">
      <w:bodyDiv w:val="1"/>
      <w:marLeft w:val="0"/>
      <w:marRight w:val="0"/>
      <w:marTop w:val="0"/>
      <w:marBottom w:val="0"/>
      <w:divBdr>
        <w:top w:val="none" w:sz="0" w:space="0" w:color="auto"/>
        <w:left w:val="none" w:sz="0" w:space="0" w:color="auto"/>
        <w:bottom w:val="none" w:sz="0" w:space="0" w:color="auto"/>
        <w:right w:val="none" w:sz="0" w:space="0" w:color="auto"/>
      </w:divBdr>
    </w:div>
    <w:div w:id="152524371">
      <w:bodyDiv w:val="1"/>
      <w:marLeft w:val="0"/>
      <w:marRight w:val="0"/>
      <w:marTop w:val="0"/>
      <w:marBottom w:val="0"/>
      <w:divBdr>
        <w:top w:val="none" w:sz="0" w:space="0" w:color="auto"/>
        <w:left w:val="none" w:sz="0" w:space="0" w:color="auto"/>
        <w:bottom w:val="none" w:sz="0" w:space="0" w:color="auto"/>
        <w:right w:val="none" w:sz="0" w:space="0" w:color="auto"/>
      </w:divBdr>
    </w:div>
    <w:div w:id="184365507">
      <w:bodyDiv w:val="1"/>
      <w:marLeft w:val="0"/>
      <w:marRight w:val="0"/>
      <w:marTop w:val="0"/>
      <w:marBottom w:val="0"/>
      <w:divBdr>
        <w:top w:val="none" w:sz="0" w:space="0" w:color="auto"/>
        <w:left w:val="none" w:sz="0" w:space="0" w:color="auto"/>
        <w:bottom w:val="none" w:sz="0" w:space="0" w:color="auto"/>
        <w:right w:val="none" w:sz="0" w:space="0" w:color="auto"/>
      </w:divBdr>
    </w:div>
    <w:div w:id="398944344">
      <w:bodyDiv w:val="1"/>
      <w:marLeft w:val="0"/>
      <w:marRight w:val="0"/>
      <w:marTop w:val="0"/>
      <w:marBottom w:val="0"/>
      <w:divBdr>
        <w:top w:val="none" w:sz="0" w:space="0" w:color="auto"/>
        <w:left w:val="none" w:sz="0" w:space="0" w:color="auto"/>
        <w:bottom w:val="none" w:sz="0" w:space="0" w:color="auto"/>
        <w:right w:val="none" w:sz="0" w:space="0" w:color="auto"/>
      </w:divBdr>
    </w:div>
    <w:div w:id="446508910">
      <w:bodyDiv w:val="1"/>
      <w:marLeft w:val="0"/>
      <w:marRight w:val="0"/>
      <w:marTop w:val="0"/>
      <w:marBottom w:val="0"/>
      <w:divBdr>
        <w:top w:val="none" w:sz="0" w:space="0" w:color="auto"/>
        <w:left w:val="none" w:sz="0" w:space="0" w:color="auto"/>
        <w:bottom w:val="none" w:sz="0" w:space="0" w:color="auto"/>
        <w:right w:val="none" w:sz="0" w:space="0" w:color="auto"/>
      </w:divBdr>
    </w:div>
    <w:div w:id="863060282">
      <w:bodyDiv w:val="1"/>
      <w:marLeft w:val="0"/>
      <w:marRight w:val="0"/>
      <w:marTop w:val="0"/>
      <w:marBottom w:val="0"/>
      <w:divBdr>
        <w:top w:val="none" w:sz="0" w:space="0" w:color="auto"/>
        <w:left w:val="none" w:sz="0" w:space="0" w:color="auto"/>
        <w:bottom w:val="none" w:sz="0" w:space="0" w:color="auto"/>
        <w:right w:val="none" w:sz="0" w:space="0" w:color="auto"/>
      </w:divBdr>
    </w:div>
    <w:div w:id="869152361">
      <w:bodyDiv w:val="1"/>
      <w:marLeft w:val="0"/>
      <w:marRight w:val="0"/>
      <w:marTop w:val="0"/>
      <w:marBottom w:val="0"/>
      <w:divBdr>
        <w:top w:val="none" w:sz="0" w:space="0" w:color="auto"/>
        <w:left w:val="none" w:sz="0" w:space="0" w:color="auto"/>
        <w:bottom w:val="none" w:sz="0" w:space="0" w:color="auto"/>
        <w:right w:val="none" w:sz="0" w:space="0" w:color="auto"/>
      </w:divBdr>
    </w:div>
    <w:div w:id="991714663">
      <w:bodyDiv w:val="1"/>
      <w:marLeft w:val="0"/>
      <w:marRight w:val="0"/>
      <w:marTop w:val="0"/>
      <w:marBottom w:val="0"/>
      <w:divBdr>
        <w:top w:val="none" w:sz="0" w:space="0" w:color="auto"/>
        <w:left w:val="none" w:sz="0" w:space="0" w:color="auto"/>
        <w:bottom w:val="none" w:sz="0" w:space="0" w:color="auto"/>
        <w:right w:val="none" w:sz="0" w:space="0" w:color="auto"/>
      </w:divBdr>
    </w:div>
    <w:div w:id="1017536024">
      <w:bodyDiv w:val="1"/>
      <w:marLeft w:val="0"/>
      <w:marRight w:val="0"/>
      <w:marTop w:val="0"/>
      <w:marBottom w:val="0"/>
      <w:divBdr>
        <w:top w:val="none" w:sz="0" w:space="0" w:color="auto"/>
        <w:left w:val="none" w:sz="0" w:space="0" w:color="auto"/>
        <w:bottom w:val="none" w:sz="0" w:space="0" w:color="auto"/>
        <w:right w:val="none" w:sz="0" w:space="0" w:color="auto"/>
      </w:divBdr>
    </w:div>
    <w:div w:id="1057051592">
      <w:bodyDiv w:val="1"/>
      <w:marLeft w:val="0"/>
      <w:marRight w:val="0"/>
      <w:marTop w:val="0"/>
      <w:marBottom w:val="0"/>
      <w:divBdr>
        <w:top w:val="none" w:sz="0" w:space="0" w:color="auto"/>
        <w:left w:val="none" w:sz="0" w:space="0" w:color="auto"/>
        <w:bottom w:val="none" w:sz="0" w:space="0" w:color="auto"/>
        <w:right w:val="none" w:sz="0" w:space="0" w:color="auto"/>
      </w:divBdr>
      <w:divsChild>
        <w:div w:id="1502314350">
          <w:marLeft w:val="0"/>
          <w:marRight w:val="0"/>
          <w:marTop w:val="0"/>
          <w:marBottom w:val="0"/>
          <w:divBdr>
            <w:top w:val="none" w:sz="0" w:space="0" w:color="auto"/>
            <w:left w:val="none" w:sz="0" w:space="0" w:color="auto"/>
            <w:bottom w:val="none" w:sz="0" w:space="0" w:color="auto"/>
            <w:right w:val="none" w:sz="0" w:space="0" w:color="auto"/>
          </w:divBdr>
          <w:divsChild>
            <w:div w:id="290986859">
              <w:marLeft w:val="0"/>
              <w:marRight w:val="0"/>
              <w:marTop w:val="0"/>
              <w:marBottom w:val="0"/>
              <w:divBdr>
                <w:top w:val="none" w:sz="0" w:space="0" w:color="auto"/>
                <w:left w:val="none" w:sz="0" w:space="0" w:color="auto"/>
                <w:bottom w:val="none" w:sz="0" w:space="0" w:color="auto"/>
                <w:right w:val="none" w:sz="0" w:space="0" w:color="auto"/>
              </w:divBdr>
              <w:divsChild>
                <w:div w:id="606355020">
                  <w:marLeft w:val="0"/>
                  <w:marRight w:val="0"/>
                  <w:marTop w:val="0"/>
                  <w:marBottom w:val="0"/>
                  <w:divBdr>
                    <w:top w:val="none" w:sz="0" w:space="0" w:color="auto"/>
                    <w:left w:val="none" w:sz="0" w:space="0" w:color="auto"/>
                    <w:bottom w:val="none" w:sz="0" w:space="0" w:color="auto"/>
                    <w:right w:val="none" w:sz="0" w:space="0" w:color="auto"/>
                  </w:divBdr>
                  <w:divsChild>
                    <w:div w:id="248779912">
                      <w:marLeft w:val="0"/>
                      <w:marRight w:val="0"/>
                      <w:marTop w:val="0"/>
                      <w:marBottom w:val="0"/>
                      <w:divBdr>
                        <w:top w:val="none" w:sz="0" w:space="0" w:color="auto"/>
                        <w:left w:val="none" w:sz="0" w:space="0" w:color="auto"/>
                        <w:bottom w:val="none" w:sz="0" w:space="0" w:color="auto"/>
                        <w:right w:val="none" w:sz="0" w:space="0" w:color="auto"/>
                      </w:divBdr>
                      <w:divsChild>
                        <w:div w:id="131216938">
                          <w:marLeft w:val="0"/>
                          <w:marRight w:val="0"/>
                          <w:marTop w:val="0"/>
                          <w:marBottom w:val="0"/>
                          <w:divBdr>
                            <w:top w:val="none" w:sz="0" w:space="0" w:color="auto"/>
                            <w:left w:val="none" w:sz="0" w:space="0" w:color="auto"/>
                            <w:bottom w:val="none" w:sz="0" w:space="0" w:color="auto"/>
                            <w:right w:val="none" w:sz="0" w:space="0" w:color="auto"/>
                          </w:divBdr>
                          <w:divsChild>
                            <w:div w:id="868685819">
                              <w:marLeft w:val="0"/>
                              <w:marRight w:val="0"/>
                              <w:marTop w:val="0"/>
                              <w:marBottom w:val="0"/>
                              <w:divBdr>
                                <w:top w:val="none" w:sz="0" w:space="0" w:color="auto"/>
                                <w:left w:val="none" w:sz="0" w:space="0" w:color="auto"/>
                                <w:bottom w:val="none" w:sz="0" w:space="0" w:color="auto"/>
                                <w:right w:val="none" w:sz="0" w:space="0" w:color="auto"/>
                              </w:divBdr>
                              <w:divsChild>
                                <w:div w:id="1621915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0928535">
      <w:bodyDiv w:val="1"/>
      <w:marLeft w:val="0"/>
      <w:marRight w:val="0"/>
      <w:marTop w:val="0"/>
      <w:marBottom w:val="0"/>
      <w:divBdr>
        <w:top w:val="none" w:sz="0" w:space="0" w:color="auto"/>
        <w:left w:val="none" w:sz="0" w:space="0" w:color="auto"/>
        <w:bottom w:val="none" w:sz="0" w:space="0" w:color="auto"/>
        <w:right w:val="none" w:sz="0" w:space="0" w:color="auto"/>
      </w:divBdr>
    </w:div>
    <w:div w:id="1077899810">
      <w:bodyDiv w:val="1"/>
      <w:marLeft w:val="0"/>
      <w:marRight w:val="0"/>
      <w:marTop w:val="0"/>
      <w:marBottom w:val="0"/>
      <w:divBdr>
        <w:top w:val="none" w:sz="0" w:space="0" w:color="auto"/>
        <w:left w:val="none" w:sz="0" w:space="0" w:color="auto"/>
        <w:bottom w:val="none" w:sz="0" w:space="0" w:color="auto"/>
        <w:right w:val="none" w:sz="0" w:space="0" w:color="auto"/>
      </w:divBdr>
    </w:div>
    <w:div w:id="1084718446">
      <w:bodyDiv w:val="1"/>
      <w:marLeft w:val="0"/>
      <w:marRight w:val="0"/>
      <w:marTop w:val="0"/>
      <w:marBottom w:val="0"/>
      <w:divBdr>
        <w:top w:val="none" w:sz="0" w:space="0" w:color="auto"/>
        <w:left w:val="none" w:sz="0" w:space="0" w:color="auto"/>
        <w:bottom w:val="none" w:sz="0" w:space="0" w:color="auto"/>
        <w:right w:val="none" w:sz="0" w:space="0" w:color="auto"/>
      </w:divBdr>
    </w:div>
    <w:div w:id="1111172680">
      <w:bodyDiv w:val="1"/>
      <w:marLeft w:val="0"/>
      <w:marRight w:val="0"/>
      <w:marTop w:val="0"/>
      <w:marBottom w:val="0"/>
      <w:divBdr>
        <w:top w:val="none" w:sz="0" w:space="0" w:color="auto"/>
        <w:left w:val="none" w:sz="0" w:space="0" w:color="auto"/>
        <w:bottom w:val="none" w:sz="0" w:space="0" w:color="auto"/>
        <w:right w:val="none" w:sz="0" w:space="0" w:color="auto"/>
      </w:divBdr>
    </w:div>
    <w:div w:id="1279609634">
      <w:bodyDiv w:val="1"/>
      <w:marLeft w:val="0"/>
      <w:marRight w:val="0"/>
      <w:marTop w:val="0"/>
      <w:marBottom w:val="0"/>
      <w:divBdr>
        <w:top w:val="none" w:sz="0" w:space="0" w:color="auto"/>
        <w:left w:val="none" w:sz="0" w:space="0" w:color="auto"/>
        <w:bottom w:val="none" w:sz="0" w:space="0" w:color="auto"/>
        <w:right w:val="none" w:sz="0" w:space="0" w:color="auto"/>
      </w:divBdr>
    </w:div>
    <w:div w:id="1357466402">
      <w:bodyDiv w:val="1"/>
      <w:marLeft w:val="0"/>
      <w:marRight w:val="0"/>
      <w:marTop w:val="0"/>
      <w:marBottom w:val="0"/>
      <w:divBdr>
        <w:top w:val="none" w:sz="0" w:space="0" w:color="auto"/>
        <w:left w:val="none" w:sz="0" w:space="0" w:color="auto"/>
        <w:bottom w:val="none" w:sz="0" w:space="0" w:color="auto"/>
        <w:right w:val="none" w:sz="0" w:space="0" w:color="auto"/>
      </w:divBdr>
      <w:divsChild>
        <w:div w:id="1279988472">
          <w:marLeft w:val="0"/>
          <w:marRight w:val="0"/>
          <w:marTop w:val="0"/>
          <w:marBottom w:val="0"/>
          <w:divBdr>
            <w:top w:val="none" w:sz="0" w:space="0" w:color="auto"/>
            <w:left w:val="none" w:sz="0" w:space="0" w:color="auto"/>
            <w:bottom w:val="none" w:sz="0" w:space="0" w:color="auto"/>
            <w:right w:val="none" w:sz="0" w:space="0" w:color="auto"/>
          </w:divBdr>
          <w:divsChild>
            <w:div w:id="1422142149">
              <w:marLeft w:val="-225"/>
              <w:marRight w:val="-225"/>
              <w:marTop w:val="0"/>
              <w:marBottom w:val="0"/>
              <w:divBdr>
                <w:top w:val="none" w:sz="0" w:space="0" w:color="auto"/>
                <w:left w:val="none" w:sz="0" w:space="0" w:color="auto"/>
                <w:bottom w:val="none" w:sz="0" w:space="0" w:color="auto"/>
                <w:right w:val="none" w:sz="0" w:space="0" w:color="auto"/>
              </w:divBdr>
              <w:divsChild>
                <w:div w:id="2135437805">
                  <w:marLeft w:val="0"/>
                  <w:marRight w:val="0"/>
                  <w:marTop w:val="0"/>
                  <w:marBottom w:val="0"/>
                  <w:divBdr>
                    <w:top w:val="none" w:sz="0" w:space="0" w:color="auto"/>
                    <w:left w:val="none" w:sz="0" w:space="0" w:color="auto"/>
                    <w:bottom w:val="none" w:sz="0" w:space="0" w:color="auto"/>
                    <w:right w:val="none" w:sz="0" w:space="0" w:color="auto"/>
                  </w:divBdr>
                  <w:divsChild>
                    <w:div w:id="2047751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164999">
      <w:bodyDiv w:val="1"/>
      <w:marLeft w:val="0"/>
      <w:marRight w:val="0"/>
      <w:marTop w:val="0"/>
      <w:marBottom w:val="0"/>
      <w:divBdr>
        <w:top w:val="none" w:sz="0" w:space="0" w:color="auto"/>
        <w:left w:val="none" w:sz="0" w:space="0" w:color="auto"/>
        <w:bottom w:val="none" w:sz="0" w:space="0" w:color="auto"/>
        <w:right w:val="none" w:sz="0" w:space="0" w:color="auto"/>
      </w:divBdr>
    </w:div>
    <w:div w:id="1583831925">
      <w:bodyDiv w:val="1"/>
      <w:marLeft w:val="0"/>
      <w:marRight w:val="0"/>
      <w:marTop w:val="0"/>
      <w:marBottom w:val="0"/>
      <w:divBdr>
        <w:top w:val="none" w:sz="0" w:space="0" w:color="auto"/>
        <w:left w:val="none" w:sz="0" w:space="0" w:color="auto"/>
        <w:bottom w:val="none" w:sz="0" w:space="0" w:color="auto"/>
        <w:right w:val="none" w:sz="0" w:space="0" w:color="auto"/>
      </w:divBdr>
    </w:div>
    <w:div w:id="1724937127">
      <w:bodyDiv w:val="1"/>
      <w:marLeft w:val="0"/>
      <w:marRight w:val="0"/>
      <w:marTop w:val="0"/>
      <w:marBottom w:val="0"/>
      <w:divBdr>
        <w:top w:val="none" w:sz="0" w:space="0" w:color="auto"/>
        <w:left w:val="none" w:sz="0" w:space="0" w:color="auto"/>
        <w:bottom w:val="none" w:sz="0" w:space="0" w:color="auto"/>
        <w:right w:val="none" w:sz="0" w:space="0" w:color="auto"/>
      </w:divBdr>
    </w:div>
    <w:div w:id="1771509991">
      <w:bodyDiv w:val="1"/>
      <w:marLeft w:val="0"/>
      <w:marRight w:val="0"/>
      <w:marTop w:val="0"/>
      <w:marBottom w:val="0"/>
      <w:divBdr>
        <w:top w:val="none" w:sz="0" w:space="0" w:color="auto"/>
        <w:left w:val="none" w:sz="0" w:space="0" w:color="auto"/>
        <w:bottom w:val="none" w:sz="0" w:space="0" w:color="auto"/>
        <w:right w:val="none" w:sz="0" w:space="0" w:color="auto"/>
      </w:divBdr>
    </w:div>
    <w:div w:id="1846048573">
      <w:bodyDiv w:val="1"/>
      <w:marLeft w:val="0"/>
      <w:marRight w:val="0"/>
      <w:marTop w:val="0"/>
      <w:marBottom w:val="0"/>
      <w:divBdr>
        <w:top w:val="none" w:sz="0" w:space="0" w:color="auto"/>
        <w:left w:val="none" w:sz="0" w:space="0" w:color="auto"/>
        <w:bottom w:val="none" w:sz="0" w:space="0" w:color="auto"/>
        <w:right w:val="none" w:sz="0" w:space="0" w:color="auto"/>
      </w:divBdr>
    </w:div>
    <w:div w:id="1928421542">
      <w:bodyDiv w:val="1"/>
      <w:marLeft w:val="0"/>
      <w:marRight w:val="0"/>
      <w:marTop w:val="0"/>
      <w:marBottom w:val="0"/>
      <w:divBdr>
        <w:top w:val="none" w:sz="0" w:space="0" w:color="auto"/>
        <w:left w:val="none" w:sz="0" w:space="0" w:color="auto"/>
        <w:bottom w:val="none" w:sz="0" w:space="0" w:color="auto"/>
        <w:right w:val="none" w:sz="0" w:space="0" w:color="auto"/>
      </w:divBdr>
    </w:div>
    <w:div w:id="195344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RelyOnCSS/>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creativecommons.org/licenses/by/3.0/au/legalcode" TargetMode="External"/><Relationship Id="rId26" Type="http://schemas.openxmlformats.org/officeDocument/2006/relationships/hyperlink" Target="https://www.studyassist.gov.au/help-loans/2020-loan-limit-changes" TargetMode="External"/><Relationship Id="rId39" Type="http://schemas.openxmlformats.org/officeDocument/2006/relationships/hyperlink" Target="https://play.google.com/store/apps/details?id=au.gov.employment.careerquiz" TargetMode="External"/><Relationship Id="rId21" Type="http://schemas.openxmlformats.org/officeDocument/2006/relationships/hyperlink" Target="https://www.legislation.gov.au/Details/F2017C00963" TargetMode="External"/><Relationship Id="rId34" Type="http://schemas.openxmlformats.org/officeDocument/2006/relationships/hyperlink" Target="http://studyassist.gov.au/sites/StudyAssist/MyTertiaryStudyOptions/pages/what-am-i-eligible-for" TargetMode="External"/><Relationship Id="rId42" Type="http://schemas.openxmlformats.org/officeDocument/2006/relationships/hyperlink" Target="http://www.myskills.gov.au" TargetMode="External"/><Relationship Id="rId47" Type="http://schemas.openxmlformats.org/officeDocument/2006/relationships/hyperlink" Target="http://www.studyassist.gov.au" TargetMode="External"/><Relationship Id="rId50" Type="http://schemas.openxmlformats.org/officeDocument/2006/relationships/hyperlink" Target="http://www.legislation.gov.au/Series/F2016L02016" TargetMode="External"/><Relationship Id="rId55" Type="http://schemas.openxmlformats.org/officeDocument/2006/relationships/hyperlink" Target="https://www.homeaffairs.gov.au/trav/citi/curr/evidence-of-australian-citizenship/apply" TargetMode="External"/><Relationship Id="rId63" Type="http://schemas.openxmlformats.org/officeDocument/2006/relationships/hyperlink" Target="http://www.ato.gov.au" TargetMode="External"/><Relationship Id="rId68" Type="http://schemas.openxmlformats.org/officeDocument/2006/relationships/hyperlink" Target="https://www.employment.gov.au/provider-closures" TargetMode="External"/><Relationship Id="rId76" Type="http://schemas.openxmlformats.org/officeDocument/2006/relationships/hyperlink" Target="http://www.ato.gov.au/voluntaryrepay" TargetMode="External"/><Relationship Id="rId84" Type="http://schemas.openxmlformats.org/officeDocument/2006/relationships/hyperlink" Target="https://immi.homeaffairs.gov.au/" TargetMode="External"/><Relationship Id="rId89" Type="http://schemas.openxmlformats.org/officeDocument/2006/relationships/footer" Target="footer3.xml"/><Relationship Id="rId7" Type="http://schemas.openxmlformats.org/officeDocument/2006/relationships/settings" Target="settings.xml"/><Relationship Id="rId71" Type="http://schemas.openxmlformats.org/officeDocument/2006/relationships/hyperlink" Target="http://www.studyassist.gov.au" TargetMode="External"/><Relationship Id="rId2" Type="http://schemas.openxmlformats.org/officeDocument/2006/relationships/customXml" Target="../customXml/item2.xml"/><Relationship Id="rId16" Type="http://schemas.openxmlformats.org/officeDocument/2006/relationships/image" Target="cid:image001.png@01CC5B5E.C6C84990" TargetMode="External"/><Relationship Id="rId29" Type="http://schemas.openxmlformats.org/officeDocument/2006/relationships/hyperlink" Target="https://www.homeaffairs.gov.au/" TargetMode="External"/><Relationship Id="rId11" Type="http://schemas.openxmlformats.org/officeDocument/2006/relationships/image" Target="media/image1.jpeg"/><Relationship Id="rId24" Type="http://schemas.openxmlformats.org/officeDocument/2006/relationships/hyperlink" Target="http://www.aqf.edu.au" TargetMode="External"/><Relationship Id="rId32" Type="http://schemas.openxmlformats.org/officeDocument/2006/relationships/hyperlink" Target="http://studyassist.gov.au/sites/StudyAssist/mytertiarystudyoptions/transitioning-to-tertiary-study/pages/transitioning-to-tertiary-study" TargetMode="External"/><Relationship Id="rId37" Type="http://schemas.openxmlformats.org/officeDocument/2006/relationships/hyperlink" Target="https://joboutlook.gov.au/CareerQuiz" TargetMode="External"/><Relationship Id="rId40" Type="http://schemas.openxmlformats.org/officeDocument/2006/relationships/hyperlink" Target="https://www.employment.gov.au/vet-student-loans" TargetMode="External"/><Relationship Id="rId45" Type="http://schemas.openxmlformats.org/officeDocument/2006/relationships/hyperlink" Target="http://www.myskills.gov.au" TargetMode="External"/><Relationship Id="rId53" Type="http://schemas.openxmlformats.org/officeDocument/2006/relationships/hyperlink" Target="http://www.myskills.gov.au" TargetMode="External"/><Relationship Id="rId58" Type="http://schemas.openxmlformats.org/officeDocument/2006/relationships/hyperlink" Target="http://www.humanservices.gov.au/customer/enablers/request-document-using-your-centrelink-online-account" TargetMode="External"/><Relationship Id="rId66" Type="http://schemas.openxmlformats.org/officeDocument/2006/relationships/hyperlink" Target="http://www.studyassist.gov.au" TargetMode="External"/><Relationship Id="rId74" Type="http://schemas.openxmlformats.org/officeDocument/2006/relationships/hyperlink" Target="https://www.ato.gov.au/Calculators-and-tools/Study-and-training-loan-repayment-calculator/" TargetMode="External"/><Relationship Id="rId79" Type="http://schemas.openxmlformats.org/officeDocument/2006/relationships/hyperlink" Target="https://www.employment.gov.au/national-training-complaints-hotline" TargetMode="External"/><Relationship Id="rId87" Type="http://schemas.openxmlformats.org/officeDocument/2006/relationships/hyperlink" Target="https://www.legislation.gov.au/Series/C2004A01234" TargetMode="External"/><Relationship Id="rId5" Type="http://schemas.openxmlformats.org/officeDocument/2006/relationships/numbering" Target="numbering.xml"/><Relationship Id="rId61" Type="http://schemas.openxmlformats.org/officeDocument/2006/relationships/hyperlink" Target="https://www.studyassist.gov.au/need-more-information/contact-us/" TargetMode="External"/><Relationship Id="rId82" Type="http://schemas.openxmlformats.org/officeDocument/2006/relationships/hyperlink" Target="http://www.ato.gov.au/onlineloanbalance" TargetMode="External"/><Relationship Id="rId90" Type="http://schemas.openxmlformats.org/officeDocument/2006/relationships/fontTable" Target="fontTable.xml"/><Relationship Id="rId19" Type="http://schemas.openxmlformats.org/officeDocument/2006/relationships/image" Target="media/image5.jpeg"/><Relationship Id="rId14" Type="http://schemas.openxmlformats.org/officeDocument/2006/relationships/footer" Target="footer2.xml"/><Relationship Id="rId22" Type="http://schemas.openxmlformats.org/officeDocument/2006/relationships/hyperlink" Target="https://www.employment.gov.au/vet-student-loans" TargetMode="External"/><Relationship Id="rId27" Type="http://schemas.openxmlformats.org/officeDocument/2006/relationships/hyperlink" Target="https://www.studyassist.gov.au/help-loans/2020-loan-limit-changes" TargetMode="External"/><Relationship Id="rId30" Type="http://schemas.openxmlformats.org/officeDocument/2006/relationships/hyperlink" Target="http://www.legislation.gov.au/Series/F2016L02030" TargetMode="External"/><Relationship Id="rId35" Type="http://schemas.openxmlformats.org/officeDocument/2006/relationships/hyperlink" Target="http://studyassist.gov.au/sites/studyassist/mytertiarystudyoptions/pages/what-vet-students-can-expect" TargetMode="External"/><Relationship Id="rId43" Type="http://schemas.openxmlformats.org/officeDocument/2006/relationships/hyperlink" Target="https://www.employment.gov.au/vet-student-loans" TargetMode="External"/><Relationship Id="rId48" Type="http://schemas.openxmlformats.org/officeDocument/2006/relationships/hyperlink" Target="http://www.myskills.gov.au" TargetMode="External"/><Relationship Id="rId56" Type="http://schemas.openxmlformats.org/officeDocument/2006/relationships/hyperlink" Target="http://www.ato.gov.au" TargetMode="External"/><Relationship Id="rId64" Type="http://schemas.openxmlformats.org/officeDocument/2006/relationships/hyperlink" Target="http://www.ato.gov.au/Individuals/Study-and-training-support-loans/View-your-loan-balance-online/" TargetMode="External"/><Relationship Id="rId69" Type="http://schemas.openxmlformats.org/officeDocument/2006/relationships/hyperlink" Target="http://www.studyassist.gov.au" TargetMode="External"/><Relationship Id="rId77" Type="http://schemas.openxmlformats.org/officeDocument/2006/relationships/hyperlink" Target="http://www.ato.gov.au" TargetMode="External"/><Relationship Id="rId8" Type="http://schemas.openxmlformats.org/officeDocument/2006/relationships/webSettings" Target="webSettings.xml"/><Relationship Id="rId51" Type="http://schemas.openxmlformats.org/officeDocument/2006/relationships/hyperlink" Target="https://www.employment.gov.au/vet-student-loans" TargetMode="External"/><Relationship Id="rId72" Type="http://schemas.openxmlformats.org/officeDocument/2006/relationships/hyperlink" Target="http://www.ato.gov.au/overseasobligations" TargetMode="External"/><Relationship Id="rId80" Type="http://schemas.openxmlformats.org/officeDocument/2006/relationships/hyperlink" Target="http://www.ato.gov.au/" TargetMode="External"/><Relationship Id="rId85" Type="http://schemas.openxmlformats.org/officeDocument/2006/relationships/hyperlink" Target="http://www.employment.gov.au/privacy" TargetMode="External"/><Relationship Id="rId3" Type="http://schemas.openxmlformats.org/officeDocument/2006/relationships/customXml" Target="../customXml/item3.xml"/><Relationship Id="rId12" Type="http://schemas.openxmlformats.org/officeDocument/2006/relationships/image" Target="media/image2.jpeg"/><Relationship Id="rId17" Type="http://schemas.openxmlformats.org/officeDocument/2006/relationships/hyperlink" Target="http://creativecommons.org/licenses/by/3.0/au/" TargetMode="External"/><Relationship Id="rId25" Type="http://schemas.openxmlformats.org/officeDocument/2006/relationships/hyperlink" Target="https://www.legislation.gov.au/Series/F2016L02016" TargetMode="External"/><Relationship Id="rId33" Type="http://schemas.openxmlformats.org/officeDocument/2006/relationships/hyperlink" Target="http://studyassist.gov.au/sites/studyassist/mytertiarystudyoptions/pages/be_a_savvy_student" TargetMode="External"/><Relationship Id="rId38" Type="http://schemas.openxmlformats.org/officeDocument/2006/relationships/hyperlink" Target="https://itunes.apple.com/us/app/career-quiz/id976475019?ls=1&amp;mt=8" TargetMode="External"/><Relationship Id="rId46" Type="http://schemas.openxmlformats.org/officeDocument/2006/relationships/hyperlink" Target="http://www.myskills.gov.au" TargetMode="External"/><Relationship Id="rId59" Type="http://schemas.openxmlformats.org/officeDocument/2006/relationships/hyperlink" Target="http://www.studyassist.gov.au" TargetMode="External"/><Relationship Id="rId67" Type="http://schemas.openxmlformats.org/officeDocument/2006/relationships/hyperlink" Target="https://vet.ombudsman.gov.au/" TargetMode="External"/><Relationship Id="rId20" Type="http://schemas.openxmlformats.org/officeDocument/2006/relationships/hyperlink" Target="https://www.legislation.gov.au/Details/C2017C00183" TargetMode="External"/><Relationship Id="rId41" Type="http://schemas.openxmlformats.org/officeDocument/2006/relationships/hyperlink" Target="http://www.legislation.gov.au/Series/F2016L02016" TargetMode="External"/><Relationship Id="rId54" Type="http://schemas.openxmlformats.org/officeDocument/2006/relationships/hyperlink" Target="http://www.homeaffairs.gov.au/busi/visas-and-migration/visa-entitlement-verification-online-(vevo)" TargetMode="External"/><Relationship Id="rId62" Type="http://schemas.openxmlformats.org/officeDocument/2006/relationships/hyperlink" Target="http://www.studyassist.gov.au" TargetMode="External"/><Relationship Id="rId70" Type="http://schemas.openxmlformats.org/officeDocument/2006/relationships/hyperlink" Target="http://www.studyassist.gov.au/" TargetMode="External"/><Relationship Id="rId75" Type="http://schemas.openxmlformats.org/officeDocument/2006/relationships/hyperlink" Target="http://www.ato.gov.au/atohowtopay" TargetMode="External"/><Relationship Id="rId83" Type="http://schemas.openxmlformats.org/officeDocument/2006/relationships/hyperlink" Target="https://www.ato.gov.au/individuals/study-and-training-support-loans/view-your-loan-balance-online/" TargetMode="External"/><Relationship Id="rId88" Type="http://schemas.openxmlformats.org/officeDocument/2006/relationships/header" Target="header1.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hyperlink" Target="http://www.legislation.gov.au/Series/C2016A00098" TargetMode="External"/><Relationship Id="rId28" Type="http://schemas.openxmlformats.org/officeDocument/2006/relationships/hyperlink" Target="https://www.myskills.gov.au/" TargetMode="External"/><Relationship Id="rId36" Type="http://schemas.openxmlformats.org/officeDocument/2006/relationships/hyperlink" Target="http://www.myskills.gov.au" TargetMode="External"/><Relationship Id="rId49" Type="http://schemas.openxmlformats.org/officeDocument/2006/relationships/hyperlink" Target="http://www.training.gov.au" TargetMode="External"/><Relationship Id="rId57" Type="http://schemas.openxmlformats.org/officeDocument/2006/relationships/hyperlink" Target="https://www.employment.gov.au/vet-student-loans" TargetMode="External"/><Relationship Id="rId10" Type="http://schemas.openxmlformats.org/officeDocument/2006/relationships/endnotes" Target="endnotes.xml"/><Relationship Id="rId31" Type="http://schemas.openxmlformats.org/officeDocument/2006/relationships/hyperlink" Target="http://www.studyassist.gov.au" TargetMode="External"/><Relationship Id="rId44" Type="http://schemas.openxmlformats.org/officeDocument/2006/relationships/hyperlink" Target="http://www.myHELPbalance.gov.au" TargetMode="External"/><Relationship Id="rId52" Type="http://schemas.openxmlformats.org/officeDocument/2006/relationships/hyperlink" Target="http://www.myskills.gov.au" TargetMode="External"/><Relationship Id="rId60" Type="http://schemas.openxmlformats.org/officeDocument/2006/relationships/hyperlink" Target="https://www.studyassist.gov.au/help-loans/2020-loan-limit-changes/" TargetMode="External"/><Relationship Id="rId65" Type="http://schemas.openxmlformats.org/officeDocument/2006/relationships/hyperlink" Target="http://www.studyassist.gov.au" TargetMode="External"/><Relationship Id="rId73" Type="http://schemas.openxmlformats.org/officeDocument/2006/relationships/hyperlink" Target="http://www.studyassist.gov.au" TargetMode="External"/><Relationship Id="rId78" Type="http://schemas.openxmlformats.org/officeDocument/2006/relationships/hyperlink" Target="https://vet.ombudsman.gov.au/" TargetMode="External"/><Relationship Id="rId81" Type="http://schemas.openxmlformats.org/officeDocument/2006/relationships/hyperlink" Target="http://www.ato.gov.au/getloaninfo" TargetMode="External"/><Relationship Id="rId86" Type="http://schemas.openxmlformats.org/officeDocument/2006/relationships/hyperlink" Target="https://www.legislation.gov.au/Series/C2016A00098" TargetMode="Externa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DEEWR">
      <a:dk1>
        <a:sysClr val="windowText" lastClr="000000"/>
      </a:dk1>
      <a:lt1>
        <a:srgbClr val="7F7F7F"/>
      </a:lt1>
      <a:dk2>
        <a:srgbClr val="165788"/>
      </a:dk2>
      <a:lt2>
        <a:srgbClr val="FFFFFF"/>
      </a:lt2>
      <a:accent1>
        <a:srgbClr val="165788"/>
      </a:accent1>
      <a:accent2>
        <a:srgbClr val="593674"/>
      </a:accent2>
      <a:accent3>
        <a:srgbClr val="478A57"/>
      </a:accent3>
      <a:accent4>
        <a:srgbClr val="969A52"/>
      </a:accent4>
      <a:accent5>
        <a:srgbClr val="CF9A3E"/>
      </a:accent5>
      <a:accent6>
        <a:srgbClr val="A75534"/>
      </a:accent6>
      <a:hlink>
        <a:srgbClr val="165788"/>
      </a:hlink>
      <a:folHlink>
        <a:srgbClr val="00000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04EF9BB796CAC4796AB6AA230296806" ma:contentTypeVersion="5" ma:contentTypeDescription="Create a new document." ma:contentTypeScope="" ma:versionID="be2f5b03d2bc5266c5fd827a184d0c6c">
  <xsd:schema xmlns:xsd="http://www.w3.org/2001/XMLSchema" xmlns:xs="http://www.w3.org/2001/XMLSchema" xmlns:p="http://schemas.microsoft.com/office/2006/metadata/properties" xmlns:ns1="http://schemas.microsoft.com/sharepoint/v3" xmlns:ns2="12e28d63-e769-43cb-a6b0-e81acbe53262" targetNamespace="http://schemas.microsoft.com/office/2006/metadata/properties" ma:root="true" ma:fieldsID="18e39bacdb85627236bec51b35794442" ns1:_="" ns2:_="">
    <xsd:import namespace="http://schemas.microsoft.com/sharepoint/v3"/>
    <xsd:import namespace="12e28d63-e769-43cb-a6b0-e81acbe53262"/>
    <xsd:element name="properties">
      <xsd:complexType>
        <xsd:sequence>
          <xsd:element name="documentManagement">
            <xsd:complexType>
              <xsd:all>
                <xsd:element ref="ns1:PublishingStartDate" minOccurs="0"/>
                <xsd:element ref="ns1:PublishingExpirationDate" minOccurs="0"/>
                <xsd:element ref="ns2:Categories0" minOccurs="0"/>
                <xsd:element ref="ns2:Security_x0020_Classification" minOccurs="0"/>
                <xsd:element ref="ns2:Security_x0020_DL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2e28d63-e769-43cb-a6b0-e81acbe53262" elementFormDefault="qualified">
    <xsd:import namespace="http://schemas.microsoft.com/office/2006/documentManagement/types"/>
    <xsd:import namespace="http://schemas.microsoft.com/office/infopath/2007/PartnerControls"/>
    <xsd:element name="Categories0" ma:index="10" nillable="true" ma:displayName="Categories" ma:format="Dropdown" ma:internalName="Categories0">
      <xsd:simpleType>
        <xsd:restriction base="dms:Choice">
          <xsd:enumeration value="Employment - Letter"/>
          <xsd:enumeration value="Employment - Letter - State Office"/>
          <xsd:enumeration value="Employment - Minutes and Meetings"/>
          <xsd:enumeration value="Employment - PowerPoint"/>
          <xsd:enumeration value="Employment - Secretary"/>
          <xsd:enumeration value="Employment - Word templates"/>
          <xsd:enumeration value="Other"/>
        </xsd:restriction>
      </xsd:simpleType>
    </xsd:element>
    <xsd:element name="Security_x0020_Classification" ma:index="11" nillable="true" ma:displayName="Security Classification" ma:format="Dropdown" ma:internalName="Security_x0020_Classification">
      <xsd:simpleType>
        <xsd:restriction base="dms:Choice">
          <xsd:enumeration value=""/>
          <xsd:enumeration value="UNOFFICIAL"/>
          <xsd:enumeration value="UNCLASSIFIED"/>
          <xsd:enumeration value="PROTECTED"/>
          <xsd:enumeration value="CONFIDENTIAL"/>
          <xsd:enumeration value="SECRET"/>
          <xsd:enumeration value="TOP SECRET"/>
        </xsd:restriction>
      </xsd:simpleType>
    </xsd:element>
    <xsd:element name="Security_x0020_DLM" ma:index="12" nillable="true" ma:displayName="Security DLM" ma:format="Dropdown" ma:internalName="Security_x0020_DLM">
      <xsd:simpleType>
        <xsd:restriction base="dms:Choice">
          <xsd:enumeration value=""/>
          <xsd:enumeration value="For Official Use Only"/>
          <xsd:enumeration value="Sensitive"/>
          <xsd:enumeration value="Sensitive: Personal"/>
          <xsd:enumeration value="Sensitive: Legal"/>
          <xsd:enumeration value="Sensitive: Cabine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ategories0 xmlns="12e28d63-e769-43cb-a6b0-e81acbe53262">Employment - Word templates</Categories0>
    <PublishingExpirationDate xmlns="http://schemas.microsoft.com/sharepoint/v3" xsi:nil="true"/>
    <PublishingStartDate xmlns="http://schemas.microsoft.com/sharepoint/v3" xsi:nil="true"/>
    <Security_x0020_Classification xmlns="12e28d63-e769-43cb-a6b0-e81acbe53262">UNOFFICIAL</Security_x0020_Classification>
    <Security_x0020_DLM xmlns="12e28d63-e769-43cb-a6b0-e81acbe5326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B8B9B-03E3-4E41-BAD1-B23BB24FE30A}">
  <ds:schemaRefs>
    <ds:schemaRef ds:uri="http://schemas.microsoft.com/sharepoint/v3/contenttype/forms"/>
  </ds:schemaRefs>
</ds:datastoreItem>
</file>

<file path=customXml/itemProps2.xml><?xml version="1.0" encoding="utf-8"?>
<ds:datastoreItem xmlns:ds="http://schemas.openxmlformats.org/officeDocument/2006/customXml" ds:itemID="{6B1AA421-C430-439F-A41F-D086BD5F6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2e28d63-e769-43cb-a6b0-e81acbe532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FCD586-9613-4839-82F4-87A5165AB6FD}">
  <ds:schemaRefs>
    <ds:schemaRef ds:uri="http://schemas.microsoft.com/office/2006/documentManagement/types"/>
    <ds:schemaRef ds:uri="http://schemas.microsoft.com/office/infopath/2007/PartnerControls"/>
    <ds:schemaRef ds:uri="12e28d63-e769-43cb-a6b0-e81acbe53262"/>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02C955B2-A005-45A3-B16B-CD39D8AAB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87DA4558.dotm</Template>
  <TotalTime>1</TotalTime>
  <Pages>34</Pages>
  <Words>11844</Words>
  <Characters>67516</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Employment 0001 EMP Word Template Report Navy_01</vt:lpstr>
    </vt:vector>
  </TitlesOfParts>
  <Company>Australian Government</Company>
  <LinksUpToDate>false</LinksUpToDate>
  <CharactersWithSpaces>79202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Employment 0001 EMP Word Template Report Navy_01</dc:title>
  <dc:creator>Danny Thomas</dc:creator>
  <cp:lastModifiedBy>BARLING,Fiona</cp:lastModifiedBy>
  <cp:revision>2</cp:revision>
  <cp:lastPrinted>2019-09-18T04:06:00Z</cp:lastPrinted>
  <dcterms:created xsi:type="dcterms:W3CDTF">2020-01-14T22:06:00Z</dcterms:created>
  <dcterms:modified xsi:type="dcterms:W3CDTF">2020-01-14T22:06:00Z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0x010100504EF9BB796CAC4796AB6AA230296806</vt:lpwstr>
  </property>
  <property fmtid="{D5CDD505-2E9C-101B-9397-08002B2CF9AE}" pid="3" name="Order">
    <vt:r8>69600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y fmtid="{D5CDD505-2E9C-101B-9397-08002B2CF9AE}" pid="7" name="Department Stream">
    <vt:lpwstr>Employment</vt:lpwstr>
  </property>
</Properties>
</file>